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AE125E" w14:textId="77777777" w:rsidR="00962302" w:rsidRPr="000F5EAC" w:rsidRDefault="00962302" w:rsidP="00D53948">
      <w:pPr>
        <w:rPr>
          <w:b/>
          <w:color w:val="000080"/>
          <w:sz w:val="32"/>
          <w:szCs w:val="32"/>
        </w:rPr>
      </w:pPr>
    </w:p>
    <w:p w14:paraId="40038141" w14:textId="77777777" w:rsidR="00962302" w:rsidRPr="000F5EAC" w:rsidRDefault="00962302" w:rsidP="00962302">
      <w:pPr>
        <w:ind w:firstLine="708"/>
        <w:jc w:val="center"/>
        <w:rPr>
          <w:b/>
          <w:color w:val="000080"/>
          <w:sz w:val="32"/>
          <w:szCs w:val="32"/>
        </w:rPr>
      </w:pPr>
      <w:r w:rsidRPr="000F5EAC">
        <w:rPr>
          <w:b/>
          <w:color w:val="000080"/>
          <w:sz w:val="32"/>
          <w:szCs w:val="32"/>
        </w:rPr>
        <w:t>MINISTÉRIO DA INTEGRAÇÃO</w:t>
      </w:r>
      <w:r w:rsidR="001847E9">
        <w:rPr>
          <w:b/>
          <w:color w:val="000080"/>
          <w:sz w:val="32"/>
          <w:szCs w:val="32"/>
        </w:rPr>
        <w:t> </w:t>
      </w:r>
      <w:r w:rsidRPr="000F5EAC">
        <w:rPr>
          <w:b/>
          <w:color w:val="000080"/>
          <w:sz w:val="32"/>
          <w:szCs w:val="32"/>
        </w:rPr>
        <w:t>NACIONAL</w:t>
      </w:r>
    </w:p>
    <w:p w14:paraId="61828409" w14:textId="77777777" w:rsidR="00962302" w:rsidRPr="000F5EAC" w:rsidRDefault="00962302" w:rsidP="00962302">
      <w:pPr>
        <w:jc w:val="center"/>
        <w:rPr>
          <w:b/>
          <w:color w:val="000080"/>
          <w:sz w:val="32"/>
          <w:szCs w:val="32"/>
        </w:rPr>
      </w:pPr>
      <w:r w:rsidRPr="000F5EAC">
        <w:rPr>
          <w:b/>
          <w:color w:val="000080"/>
          <w:sz w:val="32"/>
          <w:szCs w:val="32"/>
        </w:rPr>
        <w:t>CODEVASF</w:t>
      </w:r>
    </w:p>
    <w:p w14:paraId="67103CE9" w14:textId="77777777" w:rsidR="00962302" w:rsidRPr="000F5EAC" w:rsidRDefault="00962302" w:rsidP="00962302"/>
    <w:p w14:paraId="74FDA935" w14:textId="77777777" w:rsidR="00962302" w:rsidRPr="000F5EAC" w:rsidRDefault="00962302" w:rsidP="00962302"/>
    <w:p w14:paraId="42514C0B" w14:textId="77777777" w:rsidR="00962302" w:rsidRPr="000F5EAC" w:rsidRDefault="00962302" w:rsidP="00962302"/>
    <w:p w14:paraId="43DF0A27" w14:textId="77777777" w:rsidR="00962302" w:rsidRPr="000F5EAC" w:rsidRDefault="00962302" w:rsidP="00962302"/>
    <w:p w14:paraId="5E9550EF" w14:textId="77777777" w:rsidR="00962302" w:rsidRPr="00485B4C" w:rsidRDefault="00D70D68" w:rsidP="00485B4C">
      <w:pPr>
        <w:rPr>
          <w:b/>
          <w:bCs/>
          <w:color w:val="000080"/>
          <w:sz w:val="28"/>
        </w:rPr>
      </w:pPr>
      <w:r w:rsidRPr="00485B4C">
        <w:rPr>
          <w:b/>
          <w:bCs/>
          <w:color w:val="000080"/>
          <w:sz w:val="28"/>
        </w:rPr>
        <w:t>ELABORAÇÃO DE PROJETO BÁSICO DE ENGENHARIA, CONTEMPLANDO A VERIFICAÇÃO, AVALIAÇÃO, RETIFICAÇÃO, ADEQUAÇÃO E COMPLEMENTAÇÃO DOS SERVIÇOS DE AMPLIAÇÃO / IMPLANTAÇÃO DE UNIDADES INTEGRANTES DOS SISTEMAS DE ESGOTAMENTO SANITÁRIO NAS CIDADES DE PARAMIRIM E RIO DO PIRES, NO ESTADO DA BAHIA.</w:t>
      </w:r>
    </w:p>
    <w:p w14:paraId="214EC7B4" w14:textId="77777777" w:rsidR="00962302" w:rsidRDefault="00962302" w:rsidP="00485B4C">
      <w:pPr>
        <w:jc w:val="center"/>
        <w:rPr>
          <w:b/>
          <w:bCs/>
          <w:color w:val="000080"/>
          <w:sz w:val="28"/>
        </w:rPr>
      </w:pPr>
    </w:p>
    <w:p w14:paraId="665006ED" w14:textId="77777777" w:rsidR="00485B4C" w:rsidRDefault="00485B4C" w:rsidP="00485B4C">
      <w:pPr>
        <w:jc w:val="center"/>
        <w:rPr>
          <w:b/>
          <w:bCs/>
          <w:color w:val="000080"/>
          <w:sz w:val="28"/>
        </w:rPr>
      </w:pPr>
    </w:p>
    <w:p w14:paraId="27269754" w14:textId="77777777" w:rsidR="00485B4C" w:rsidRPr="00485B4C" w:rsidRDefault="00485B4C" w:rsidP="00485B4C">
      <w:pPr>
        <w:jc w:val="center"/>
        <w:rPr>
          <w:b/>
          <w:bCs/>
          <w:color w:val="000080"/>
          <w:sz w:val="28"/>
        </w:rPr>
      </w:pPr>
    </w:p>
    <w:p w14:paraId="0E883435" w14:textId="77777777" w:rsidR="00211C9E" w:rsidRPr="00485B4C" w:rsidRDefault="00211C9E" w:rsidP="00485B4C">
      <w:pPr>
        <w:jc w:val="center"/>
        <w:rPr>
          <w:b/>
          <w:bCs/>
          <w:color w:val="000080"/>
          <w:sz w:val="28"/>
        </w:rPr>
      </w:pPr>
    </w:p>
    <w:p w14:paraId="4361161C" w14:textId="77777777" w:rsidR="00777524" w:rsidRDefault="00777524" w:rsidP="00D70D68">
      <w:pPr>
        <w:jc w:val="center"/>
        <w:rPr>
          <w:b/>
          <w:bCs/>
          <w:color w:val="000080"/>
          <w:sz w:val="28"/>
        </w:rPr>
      </w:pPr>
    </w:p>
    <w:p w14:paraId="7E99FDB8" w14:textId="77777777" w:rsidR="00777524" w:rsidRDefault="00777524" w:rsidP="00D70D68">
      <w:pPr>
        <w:jc w:val="center"/>
        <w:rPr>
          <w:b/>
          <w:bCs/>
          <w:color w:val="000080"/>
          <w:sz w:val="28"/>
        </w:rPr>
      </w:pPr>
    </w:p>
    <w:p w14:paraId="74A77BF8" w14:textId="77777777" w:rsidR="00485B4C" w:rsidRPr="00796385" w:rsidRDefault="00485B4C" w:rsidP="00D70D68">
      <w:pPr>
        <w:jc w:val="center"/>
        <w:rPr>
          <w:b/>
          <w:bCs/>
          <w:color w:val="000080"/>
          <w:sz w:val="28"/>
        </w:rPr>
      </w:pPr>
    </w:p>
    <w:p w14:paraId="584BCA4F" w14:textId="7F044B3A" w:rsidR="001839E8" w:rsidRPr="00796385" w:rsidRDefault="00C21799" w:rsidP="001839E8">
      <w:pPr>
        <w:jc w:val="center"/>
        <w:rPr>
          <w:rFonts w:cs="Arial"/>
          <w:b/>
          <w:color w:val="000080"/>
          <w:sz w:val="32"/>
          <w:szCs w:val="32"/>
        </w:rPr>
      </w:pPr>
      <w:r>
        <w:rPr>
          <w:rFonts w:cs="Arial"/>
          <w:b/>
          <w:color w:val="000080"/>
          <w:sz w:val="32"/>
          <w:szCs w:val="32"/>
        </w:rPr>
        <w:t xml:space="preserve">ETAPA </w:t>
      </w:r>
      <w:r w:rsidR="003B3AF5">
        <w:rPr>
          <w:rFonts w:cs="Arial"/>
          <w:b/>
          <w:color w:val="000080"/>
          <w:sz w:val="32"/>
          <w:szCs w:val="32"/>
        </w:rPr>
        <w:t>02</w:t>
      </w:r>
      <w:r>
        <w:rPr>
          <w:rFonts w:cs="Arial"/>
          <w:b/>
          <w:color w:val="000080"/>
          <w:sz w:val="32"/>
          <w:szCs w:val="32"/>
        </w:rPr>
        <w:t xml:space="preserve"> – </w:t>
      </w:r>
      <w:r w:rsidR="003B3AF5">
        <w:rPr>
          <w:rFonts w:cs="Arial"/>
          <w:b/>
          <w:color w:val="000080"/>
          <w:sz w:val="32"/>
          <w:szCs w:val="32"/>
        </w:rPr>
        <w:t>Projeto Básico</w:t>
      </w:r>
      <w:r w:rsidR="00123651">
        <w:rPr>
          <w:rFonts w:cs="Arial"/>
          <w:b/>
          <w:color w:val="000080"/>
          <w:sz w:val="32"/>
          <w:szCs w:val="32"/>
        </w:rPr>
        <w:t xml:space="preserve"> de Engenharia</w:t>
      </w:r>
    </w:p>
    <w:p w14:paraId="6E9D2438" w14:textId="599BC6FA" w:rsidR="0063215C" w:rsidRPr="00C45111" w:rsidRDefault="00A3784F" w:rsidP="000755CF">
      <w:pPr>
        <w:jc w:val="center"/>
        <w:rPr>
          <w:rFonts w:cs="Arial"/>
          <w:b/>
          <w:color w:val="000080"/>
          <w:sz w:val="32"/>
          <w:szCs w:val="32"/>
        </w:rPr>
      </w:pPr>
      <w:r w:rsidRPr="00C45111">
        <w:rPr>
          <w:rFonts w:cs="Arial"/>
          <w:b/>
          <w:color w:val="000080"/>
          <w:sz w:val="32"/>
          <w:szCs w:val="32"/>
        </w:rPr>
        <w:t>V</w:t>
      </w:r>
      <w:r w:rsidR="00570977" w:rsidRPr="00C45111">
        <w:rPr>
          <w:rFonts w:cs="Arial"/>
          <w:b/>
          <w:color w:val="000080"/>
          <w:sz w:val="32"/>
          <w:szCs w:val="32"/>
        </w:rPr>
        <w:t>OLUME</w:t>
      </w:r>
      <w:r w:rsidR="00FA3324">
        <w:rPr>
          <w:rFonts w:cs="Arial"/>
          <w:b/>
          <w:color w:val="000080"/>
          <w:sz w:val="32"/>
          <w:szCs w:val="32"/>
        </w:rPr>
        <w:t xml:space="preserve"> </w:t>
      </w:r>
      <w:r w:rsidR="00124C9D">
        <w:rPr>
          <w:rFonts w:cs="Arial"/>
          <w:b/>
          <w:color w:val="000080"/>
          <w:sz w:val="32"/>
          <w:szCs w:val="32"/>
        </w:rPr>
        <w:t>0</w:t>
      </w:r>
      <w:r w:rsidR="00123651">
        <w:rPr>
          <w:rFonts w:cs="Arial"/>
          <w:b/>
          <w:color w:val="000080"/>
          <w:sz w:val="32"/>
          <w:szCs w:val="32"/>
        </w:rPr>
        <w:t>9</w:t>
      </w:r>
      <w:r w:rsidR="00FA3324">
        <w:rPr>
          <w:rFonts w:cs="Arial"/>
          <w:b/>
          <w:color w:val="000080"/>
          <w:sz w:val="32"/>
          <w:szCs w:val="32"/>
        </w:rPr>
        <w:t xml:space="preserve"> </w:t>
      </w:r>
      <w:r w:rsidR="001839E8" w:rsidRPr="00C45111">
        <w:rPr>
          <w:rFonts w:cs="Arial"/>
          <w:b/>
          <w:color w:val="000080"/>
          <w:sz w:val="32"/>
          <w:szCs w:val="32"/>
        </w:rPr>
        <w:t>–</w:t>
      </w:r>
      <w:r w:rsidR="00C21799" w:rsidRPr="00C45111">
        <w:rPr>
          <w:rFonts w:cs="Arial"/>
          <w:b/>
          <w:color w:val="000080"/>
          <w:sz w:val="32"/>
          <w:szCs w:val="32"/>
        </w:rPr>
        <w:t xml:space="preserve"> </w:t>
      </w:r>
      <w:r w:rsidR="00124C9D" w:rsidRPr="00124C9D">
        <w:rPr>
          <w:rFonts w:cs="Arial"/>
          <w:b/>
          <w:color w:val="000080"/>
          <w:sz w:val="32"/>
          <w:szCs w:val="32"/>
        </w:rPr>
        <w:t>Relatório de Estudos Topográficos</w:t>
      </w:r>
      <w:r w:rsidR="0085738D">
        <w:rPr>
          <w:rFonts w:cs="Arial"/>
          <w:b/>
          <w:color w:val="000080"/>
          <w:sz w:val="32"/>
          <w:szCs w:val="32"/>
        </w:rPr>
        <w:t xml:space="preserve"> e Levantamentos Cadastrais</w:t>
      </w:r>
    </w:p>
    <w:p w14:paraId="1D836B49" w14:textId="77777777" w:rsidR="00962302" w:rsidRPr="00AD33DB" w:rsidRDefault="00CF48C9" w:rsidP="000755CF">
      <w:pPr>
        <w:jc w:val="center"/>
        <w:rPr>
          <w:b/>
          <w:bCs/>
          <w:color w:val="000080"/>
          <w:sz w:val="32"/>
        </w:rPr>
      </w:pPr>
      <w:r>
        <w:rPr>
          <w:b/>
          <w:bCs/>
          <w:color w:val="000080"/>
          <w:sz w:val="32"/>
        </w:rPr>
        <w:t>RIO DO PIRES</w:t>
      </w:r>
      <w:r w:rsidR="00796385" w:rsidRPr="00AD33DB">
        <w:rPr>
          <w:b/>
          <w:bCs/>
          <w:color w:val="000080"/>
          <w:sz w:val="32"/>
        </w:rPr>
        <w:t>-BA</w:t>
      </w:r>
    </w:p>
    <w:p w14:paraId="55B79B92" w14:textId="77777777" w:rsidR="00962302" w:rsidRPr="000F5EAC" w:rsidRDefault="00962302" w:rsidP="00962302"/>
    <w:p w14:paraId="7FD817E3" w14:textId="77777777" w:rsidR="00962302" w:rsidRPr="000F5EAC" w:rsidRDefault="00962302" w:rsidP="00962302"/>
    <w:p w14:paraId="2019563A" w14:textId="7968F07E" w:rsidR="00962302" w:rsidRPr="000F5EAC" w:rsidRDefault="009D36F2" w:rsidP="00962302">
      <w:pPr>
        <w:jc w:val="center"/>
        <w:rPr>
          <w:color w:val="000080"/>
        </w:rPr>
      </w:pPr>
      <w:r>
        <w:rPr>
          <w:color w:val="000080"/>
        </w:rPr>
        <w:t>JU</w:t>
      </w:r>
      <w:r w:rsidR="00123651">
        <w:rPr>
          <w:color w:val="000080"/>
        </w:rPr>
        <w:t>L</w:t>
      </w:r>
      <w:r>
        <w:rPr>
          <w:color w:val="000080"/>
        </w:rPr>
        <w:t>HO</w:t>
      </w:r>
      <w:r w:rsidR="00557FCD">
        <w:rPr>
          <w:color w:val="000080"/>
        </w:rPr>
        <w:t>/20</w:t>
      </w:r>
      <w:r w:rsidR="00D20A8B">
        <w:rPr>
          <w:color w:val="000080"/>
        </w:rPr>
        <w:t>18</w:t>
      </w:r>
    </w:p>
    <w:p w14:paraId="070DC52B" w14:textId="77777777" w:rsidR="0052039E" w:rsidRPr="000F5EAC" w:rsidRDefault="0052039E" w:rsidP="00B662A7">
      <w:pPr>
        <w:sectPr w:rsidR="0052039E" w:rsidRPr="000F5EAC" w:rsidSect="00023AFD">
          <w:headerReference w:type="default" r:id="rId8"/>
          <w:footerReference w:type="even" r:id="rId9"/>
          <w:footerReference w:type="default" r:id="rId10"/>
          <w:pgSz w:w="11907" w:h="16840" w:code="9"/>
          <w:pgMar w:top="1418" w:right="1134" w:bottom="1418" w:left="1701" w:header="374" w:footer="680" w:gutter="0"/>
          <w:pgNumType w:start="1"/>
          <w:cols w:space="720"/>
        </w:sectPr>
      </w:pPr>
    </w:p>
    <w:p w14:paraId="3651AAC9" w14:textId="77777777" w:rsidR="00B662A7" w:rsidRPr="000F5EAC" w:rsidRDefault="00B662A7" w:rsidP="00B662A7"/>
    <w:p w14:paraId="7611A247" w14:textId="77777777" w:rsidR="00B662A7" w:rsidRPr="000F5EAC" w:rsidRDefault="00B662A7" w:rsidP="00B662A7"/>
    <w:p w14:paraId="1D8B8604" w14:textId="77777777" w:rsidR="00B662A7" w:rsidRPr="000F5EAC" w:rsidRDefault="00B662A7" w:rsidP="00B662A7"/>
    <w:p w14:paraId="0CA103A0" w14:textId="77777777" w:rsidR="00B662A7" w:rsidRPr="000F5EAC" w:rsidRDefault="00B662A7" w:rsidP="00B662A7"/>
    <w:p w14:paraId="1814BF22" w14:textId="77777777" w:rsidR="0049041C" w:rsidRPr="000F5EAC" w:rsidRDefault="0049041C" w:rsidP="00B662A7"/>
    <w:p w14:paraId="6EF5430E" w14:textId="77777777" w:rsidR="0049041C" w:rsidRPr="000F5EAC" w:rsidRDefault="0049041C" w:rsidP="00B662A7"/>
    <w:p w14:paraId="521A69C5" w14:textId="77777777" w:rsidR="0049041C" w:rsidRPr="000F5EAC" w:rsidRDefault="0049041C" w:rsidP="00B662A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1701"/>
        <w:gridCol w:w="2127"/>
        <w:gridCol w:w="1275"/>
        <w:gridCol w:w="2675"/>
        <w:gridCol w:w="160"/>
      </w:tblGrid>
      <w:tr w:rsidR="00B662A7" w:rsidRPr="00C52964" w14:paraId="10C55C7E" w14:textId="77777777">
        <w:tc>
          <w:tcPr>
            <w:tcW w:w="9142" w:type="dxa"/>
            <w:gridSpan w:val="6"/>
            <w:tcBorders>
              <w:top w:val="nil"/>
              <w:left w:val="nil"/>
              <w:right w:val="nil"/>
            </w:tcBorders>
          </w:tcPr>
          <w:p w14:paraId="5A5883CE" w14:textId="77777777" w:rsidR="00B662A7" w:rsidRPr="00C52964" w:rsidRDefault="00B662A7" w:rsidP="00527A2A">
            <w:pPr>
              <w:spacing w:after="240"/>
              <w:jc w:val="center"/>
              <w:rPr>
                <w:rFonts w:cs="Arial"/>
                <w:b/>
                <w:i/>
              </w:rPr>
            </w:pPr>
            <w:r w:rsidRPr="00C52964">
              <w:rPr>
                <w:rFonts w:cs="Arial"/>
                <w:b/>
                <w:i/>
              </w:rPr>
              <w:t>CODIFICAÇÃO DO RELATÓRIO</w:t>
            </w:r>
          </w:p>
        </w:tc>
      </w:tr>
      <w:tr w:rsidR="00B662A7" w:rsidRPr="00C52964" w14:paraId="4BD784A7" w14:textId="77777777" w:rsidTr="00C52964">
        <w:trPr>
          <w:cantSplit/>
          <w:trHeight w:val="520"/>
        </w:trPr>
        <w:tc>
          <w:tcPr>
            <w:tcW w:w="2905" w:type="dxa"/>
            <w:gridSpan w:val="2"/>
            <w:vAlign w:val="center"/>
          </w:tcPr>
          <w:p w14:paraId="7E79FB67" w14:textId="77777777" w:rsidR="00B662A7" w:rsidRPr="00C52964" w:rsidRDefault="00B662A7" w:rsidP="00527A2A">
            <w:pPr>
              <w:spacing w:after="0"/>
              <w:rPr>
                <w:rFonts w:cs="Arial"/>
                <w:b/>
                <w:i/>
                <w:sz w:val="22"/>
              </w:rPr>
            </w:pPr>
            <w:r w:rsidRPr="00C52964">
              <w:rPr>
                <w:rFonts w:cs="Arial"/>
                <w:b/>
                <w:i/>
                <w:sz w:val="22"/>
              </w:rPr>
              <w:t>Código do Relatório:</w:t>
            </w:r>
          </w:p>
        </w:tc>
        <w:tc>
          <w:tcPr>
            <w:tcW w:w="6237" w:type="dxa"/>
            <w:gridSpan w:val="4"/>
            <w:vAlign w:val="center"/>
          </w:tcPr>
          <w:p w14:paraId="28AE9003" w14:textId="10995A42" w:rsidR="00FC22D4" w:rsidRPr="00C52964" w:rsidRDefault="00863B92" w:rsidP="003E4FBF">
            <w:pPr>
              <w:pStyle w:val="Cabealho"/>
              <w:rPr>
                <w:rFonts w:cs="Arial"/>
                <w:sz w:val="22"/>
              </w:rPr>
            </w:pPr>
            <w:r w:rsidRPr="00863B92">
              <w:rPr>
                <w:rFonts w:cs="Arial"/>
                <w:sz w:val="22"/>
              </w:rPr>
              <w:t>ESG009-2-</w:t>
            </w:r>
            <w:r w:rsidR="00CF48C9">
              <w:rPr>
                <w:rFonts w:cs="Arial"/>
                <w:sz w:val="22"/>
              </w:rPr>
              <w:t>RPR</w:t>
            </w:r>
            <w:r w:rsidRPr="00863B92">
              <w:rPr>
                <w:rFonts w:cs="Arial"/>
                <w:sz w:val="22"/>
              </w:rPr>
              <w:t>-</w:t>
            </w:r>
            <w:r w:rsidR="00124C9D">
              <w:rPr>
                <w:rFonts w:cs="Arial"/>
                <w:sz w:val="22"/>
              </w:rPr>
              <w:t>TOP</w:t>
            </w:r>
            <w:r w:rsidRPr="00863B92">
              <w:rPr>
                <w:rFonts w:cs="Arial"/>
                <w:sz w:val="22"/>
              </w:rPr>
              <w:t>-V0</w:t>
            </w:r>
            <w:r w:rsidR="00123651">
              <w:rPr>
                <w:rFonts w:cs="Arial"/>
                <w:sz w:val="22"/>
              </w:rPr>
              <w:t>9</w:t>
            </w:r>
            <w:r w:rsidRPr="00863B92">
              <w:rPr>
                <w:rFonts w:cs="Arial"/>
                <w:sz w:val="22"/>
              </w:rPr>
              <w:t>-R00</w:t>
            </w:r>
          </w:p>
        </w:tc>
      </w:tr>
      <w:tr w:rsidR="00B662A7" w:rsidRPr="00C52964" w14:paraId="4CAE9B73" w14:textId="77777777" w:rsidTr="00C52964">
        <w:trPr>
          <w:cantSplit/>
          <w:trHeight w:val="520"/>
        </w:trPr>
        <w:tc>
          <w:tcPr>
            <w:tcW w:w="2905" w:type="dxa"/>
            <w:gridSpan w:val="2"/>
            <w:vAlign w:val="center"/>
          </w:tcPr>
          <w:p w14:paraId="2608D209" w14:textId="77777777" w:rsidR="00B662A7" w:rsidRPr="00C52964" w:rsidRDefault="00B662A7" w:rsidP="00527A2A">
            <w:pPr>
              <w:spacing w:after="0"/>
              <w:rPr>
                <w:rFonts w:cs="Arial"/>
                <w:b/>
                <w:i/>
                <w:sz w:val="22"/>
              </w:rPr>
            </w:pPr>
            <w:r w:rsidRPr="00C52964">
              <w:rPr>
                <w:rFonts w:cs="Arial"/>
                <w:b/>
                <w:i/>
                <w:sz w:val="22"/>
              </w:rPr>
              <w:t>Título do Documento:</w:t>
            </w:r>
          </w:p>
        </w:tc>
        <w:tc>
          <w:tcPr>
            <w:tcW w:w="6237" w:type="dxa"/>
            <w:gridSpan w:val="4"/>
            <w:vAlign w:val="center"/>
          </w:tcPr>
          <w:p w14:paraId="3B6E752B" w14:textId="68107A2E" w:rsidR="00C21799" w:rsidRPr="00C52964" w:rsidRDefault="00C21799" w:rsidP="00C21799">
            <w:pPr>
              <w:pStyle w:val="Cabealho"/>
              <w:spacing w:before="0" w:after="0"/>
              <w:rPr>
                <w:rFonts w:cs="Arial"/>
                <w:sz w:val="22"/>
              </w:rPr>
            </w:pPr>
            <w:r w:rsidRPr="00C52964">
              <w:rPr>
                <w:rFonts w:cs="Arial"/>
                <w:sz w:val="22"/>
              </w:rPr>
              <w:t xml:space="preserve">Etapa </w:t>
            </w:r>
            <w:r w:rsidR="00863B92">
              <w:rPr>
                <w:rFonts w:cs="Arial"/>
                <w:sz w:val="22"/>
              </w:rPr>
              <w:t>2</w:t>
            </w:r>
            <w:r w:rsidRPr="00C52964">
              <w:rPr>
                <w:rFonts w:cs="Arial"/>
                <w:sz w:val="22"/>
              </w:rPr>
              <w:t xml:space="preserve"> – </w:t>
            </w:r>
            <w:r w:rsidR="00863B92">
              <w:rPr>
                <w:rFonts w:cs="Arial"/>
                <w:sz w:val="22"/>
              </w:rPr>
              <w:t>Projeto Básico</w:t>
            </w:r>
            <w:r w:rsidR="00123651">
              <w:rPr>
                <w:rFonts w:cs="Arial"/>
                <w:sz w:val="22"/>
              </w:rPr>
              <w:t xml:space="preserve"> de Engenharia</w:t>
            </w:r>
          </w:p>
          <w:p w14:paraId="1791BA8E" w14:textId="489FD390" w:rsidR="004F57FB" w:rsidRPr="00C52964" w:rsidRDefault="00C21799" w:rsidP="00C21799">
            <w:pPr>
              <w:pStyle w:val="Cabealho"/>
              <w:spacing w:before="0" w:after="0"/>
              <w:rPr>
                <w:rFonts w:cs="Arial"/>
                <w:sz w:val="22"/>
              </w:rPr>
            </w:pPr>
            <w:r w:rsidRPr="00C52964">
              <w:rPr>
                <w:rFonts w:cs="Arial"/>
                <w:sz w:val="22"/>
              </w:rPr>
              <w:t xml:space="preserve">Volume </w:t>
            </w:r>
            <w:r w:rsidR="007E5141">
              <w:rPr>
                <w:rFonts w:cs="Arial"/>
                <w:sz w:val="22"/>
              </w:rPr>
              <w:t>0</w:t>
            </w:r>
            <w:r w:rsidR="00123651">
              <w:rPr>
                <w:rFonts w:cs="Arial"/>
                <w:sz w:val="22"/>
              </w:rPr>
              <w:t>9</w:t>
            </w:r>
            <w:r w:rsidRPr="00C52964">
              <w:rPr>
                <w:rFonts w:cs="Arial"/>
                <w:sz w:val="22"/>
              </w:rPr>
              <w:t xml:space="preserve"> – </w:t>
            </w:r>
            <w:r w:rsidR="00124C9D" w:rsidRPr="00124C9D">
              <w:rPr>
                <w:rFonts w:cs="Arial"/>
                <w:sz w:val="22"/>
              </w:rPr>
              <w:t>Relatório de Estudos Topográficos</w:t>
            </w:r>
          </w:p>
        </w:tc>
      </w:tr>
      <w:tr w:rsidR="00B662A7" w:rsidRPr="00C52964" w14:paraId="3136A3D8" w14:textId="77777777" w:rsidTr="00C52964">
        <w:trPr>
          <w:cantSplit/>
          <w:trHeight w:val="520"/>
        </w:trPr>
        <w:tc>
          <w:tcPr>
            <w:tcW w:w="2905" w:type="dxa"/>
            <w:gridSpan w:val="2"/>
            <w:vAlign w:val="center"/>
          </w:tcPr>
          <w:p w14:paraId="618E57A7" w14:textId="77777777" w:rsidR="00B662A7" w:rsidRPr="00C52964" w:rsidRDefault="00B662A7" w:rsidP="00527A2A">
            <w:pPr>
              <w:spacing w:after="0"/>
              <w:rPr>
                <w:rFonts w:cs="Arial"/>
                <w:b/>
                <w:i/>
                <w:sz w:val="22"/>
              </w:rPr>
            </w:pPr>
            <w:r w:rsidRPr="00C52964">
              <w:rPr>
                <w:rFonts w:cs="Arial"/>
                <w:b/>
                <w:i/>
                <w:sz w:val="22"/>
              </w:rPr>
              <w:t>Resp. Aprovação Inicial:</w:t>
            </w:r>
          </w:p>
        </w:tc>
        <w:tc>
          <w:tcPr>
            <w:tcW w:w="6237" w:type="dxa"/>
            <w:gridSpan w:val="4"/>
            <w:vAlign w:val="center"/>
          </w:tcPr>
          <w:p w14:paraId="2CC58972" w14:textId="77777777" w:rsidR="00B662A7" w:rsidRPr="00C52964" w:rsidRDefault="001839E8" w:rsidP="00527A2A">
            <w:pPr>
              <w:rPr>
                <w:rFonts w:cs="Arial"/>
                <w:sz w:val="22"/>
              </w:rPr>
            </w:pPr>
            <w:r w:rsidRPr="00C52964">
              <w:rPr>
                <w:rFonts w:cs="Arial"/>
                <w:sz w:val="22"/>
              </w:rPr>
              <w:t xml:space="preserve">Aparecido Vanderlei </w:t>
            </w:r>
            <w:proofErr w:type="spellStart"/>
            <w:r w:rsidRPr="00C52964">
              <w:rPr>
                <w:rFonts w:cs="Arial"/>
                <w:sz w:val="22"/>
              </w:rPr>
              <w:t>Festi</w:t>
            </w:r>
            <w:proofErr w:type="spellEnd"/>
          </w:p>
        </w:tc>
      </w:tr>
      <w:tr w:rsidR="00B662A7" w:rsidRPr="00C52964" w14:paraId="545BEC77" w14:textId="77777777" w:rsidTr="00C52964">
        <w:trPr>
          <w:cantSplit/>
          <w:trHeight w:val="520"/>
        </w:trPr>
        <w:tc>
          <w:tcPr>
            <w:tcW w:w="2905" w:type="dxa"/>
            <w:gridSpan w:val="2"/>
            <w:vAlign w:val="center"/>
          </w:tcPr>
          <w:p w14:paraId="18386F9C" w14:textId="77777777" w:rsidR="00B662A7" w:rsidRPr="00C52964" w:rsidRDefault="00B662A7" w:rsidP="00527A2A">
            <w:pPr>
              <w:spacing w:after="0"/>
              <w:rPr>
                <w:rFonts w:cs="Arial"/>
                <w:b/>
                <w:i/>
                <w:sz w:val="22"/>
              </w:rPr>
            </w:pPr>
            <w:r w:rsidRPr="00C52964">
              <w:rPr>
                <w:rFonts w:cs="Arial"/>
                <w:b/>
                <w:i/>
                <w:sz w:val="22"/>
              </w:rPr>
              <w:t>Data da Aprovação Inicial:</w:t>
            </w:r>
          </w:p>
        </w:tc>
        <w:tc>
          <w:tcPr>
            <w:tcW w:w="6237" w:type="dxa"/>
            <w:gridSpan w:val="4"/>
            <w:vAlign w:val="center"/>
          </w:tcPr>
          <w:p w14:paraId="481E7ADB" w14:textId="30587B4D" w:rsidR="00B662A7" w:rsidRPr="00C52964" w:rsidRDefault="00863B92" w:rsidP="00527A2A">
            <w:pPr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sz w:val="22"/>
              </w:rPr>
              <w:t>1</w:t>
            </w:r>
            <w:r w:rsidR="00123651">
              <w:rPr>
                <w:rFonts w:cs="Arial"/>
                <w:sz w:val="22"/>
              </w:rPr>
              <w:t>6</w:t>
            </w:r>
            <w:r w:rsidR="003E4FBF" w:rsidRPr="00C52964">
              <w:rPr>
                <w:rFonts w:cs="Arial"/>
                <w:sz w:val="22"/>
              </w:rPr>
              <w:t>/</w:t>
            </w:r>
            <w:r w:rsidR="009D36F2">
              <w:rPr>
                <w:rFonts w:cs="Arial"/>
                <w:sz w:val="22"/>
              </w:rPr>
              <w:t>0</w:t>
            </w:r>
            <w:r w:rsidR="00123651">
              <w:rPr>
                <w:rFonts w:cs="Arial"/>
                <w:sz w:val="22"/>
              </w:rPr>
              <w:t>7</w:t>
            </w:r>
            <w:r w:rsidR="001839E8" w:rsidRPr="00C52964">
              <w:rPr>
                <w:rFonts w:cs="Arial"/>
                <w:sz w:val="22"/>
              </w:rPr>
              <w:t>/</w:t>
            </w:r>
            <w:r w:rsidR="003E4FBF" w:rsidRPr="00C52964">
              <w:rPr>
                <w:rFonts w:cs="Arial"/>
                <w:sz w:val="22"/>
              </w:rPr>
              <w:t>20</w:t>
            </w:r>
            <w:r w:rsidR="001839E8" w:rsidRPr="00C52964">
              <w:rPr>
                <w:rFonts w:cs="Arial"/>
                <w:sz w:val="22"/>
              </w:rPr>
              <w:t>18</w:t>
            </w:r>
          </w:p>
        </w:tc>
      </w:tr>
      <w:tr w:rsidR="00B662A7" w:rsidRPr="00C52964" w14:paraId="2F1354AC" w14:textId="77777777">
        <w:trPr>
          <w:cantSplit/>
          <w:trHeight w:val="480"/>
        </w:trPr>
        <w:tc>
          <w:tcPr>
            <w:tcW w:w="9142" w:type="dxa"/>
            <w:gridSpan w:val="6"/>
            <w:vAlign w:val="center"/>
          </w:tcPr>
          <w:p w14:paraId="658B60F4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b/>
                <w:i/>
                <w:sz w:val="22"/>
              </w:rPr>
            </w:pPr>
            <w:r w:rsidRPr="00C52964">
              <w:rPr>
                <w:rFonts w:cs="Arial"/>
                <w:b/>
                <w:i/>
                <w:sz w:val="22"/>
              </w:rPr>
              <w:t>Quadro de Controle de Revisões</w:t>
            </w:r>
          </w:p>
        </w:tc>
      </w:tr>
      <w:tr w:rsidR="00B662A7" w:rsidRPr="00C52964" w14:paraId="6C5E044C" w14:textId="77777777">
        <w:trPr>
          <w:cantSplit/>
          <w:trHeight w:val="360"/>
        </w:trPr>
        <w:tc>
          <w:tcPr>
            <w:tcW w:w="1204" w:type="dxa"/>
            <w:vMerge w:val="restart"/>
            <w:vAlign w:val="center"/>
          </w:tcPr>
          <w:p w14:paraId="13A410C5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C52964">
              <w:rPr>
                <w:rFonts w:cs="Arial"/>
                <w:i/>
                <w:sz w:val="22"/>
              </w:rPr>
              <w:t>Revisão n°:</w:t>
            </w:r>
          </w:p>
        </w:tc>
        <w:tc>
          <w:tcPr>
            <w:tcW w:w="3828" w:type="dxa"/>
            <w:gridSpan w:val="2"/>
            <w:vMerge w:val="restart"/>
            <w:vAlign w:val="center"/>
          </w:tcPr>
          <w:p w14:paraId="18241795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C52964">
              <w:rPr>
                <w:rFonts w:cs="Arial"/>
                <w:i/>
                <w:sz w:val="22"/>
              </w:rPr>
              <w:t>Justificativa/Discriminação da Revisão</w:t>
            </w:r>
          </w:p>
        </w:tc>
        <w:tc>
          <w:tcPr>
            <w:tcW w:w="4110" w:type="dxa"/>
            <w:gridSpan w:val="3"/>
            <w:vAlign w:val="center"/>
          </w:tcPr>
          <w:p w14:paraId="3BA96394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C52964">
              <w:rPr>
                <w:rFonts w:cs="Arial"/>
                <w:i/>
                <w:sz w:val="22"/>
              </w:rPr>
              <w:t>Aprovação</w:t>
            </w:r>
          </w:p>
        </w:tc>
      </w:tr>
      <w:tr w:rsidR="00B662A7" w:rsidRPr="00C52964" w14:paraId="05229FCF" w14:textId="77777777" w:rsidTr="00115D88">
        <w:trPr>
          <w:cantSplit/>
          <w:trHeight w:val="240"/>
        </w:trPr>
        <w:tc>
          <w:tcPr>
            <w:tcW w:w="1204" w:type="dxa"/>
            <w:vMerge/>
          </w:tcPr>
          <w:p w14:paraId="6DD7C826" w14:textId="77777777" w:rsidR="00B662A7" w:rsidRPr="00C52964" w:rsidRDefault="00B662A7" w:rsidP="00527A2A">
            <w:pPr>
              <w:rPr>
                <w:rFonts w:cs="Arial"/>
                <w:i/>
                <w:sz w:val="22"/>
              </w:rPr>
            </w:pPr>
          </w:p>
        </w:tc>
        <w:tc>
          <w:tcPr>
            <w:tcW w:w="3828" w:type="dxa"/>
            <w:gridSpan w:val="2"/>
            <w:vMerge/>
          </w:tcPr>
          <w:p w14:paraId="0A26536B" w14:textId="77777777" w:rsidR="00B662A7" w:rsidRPr="00C52964" w:rsidRDefault="00B662A7" w:rsidP="00527A2A">
            <w:pPr>
              <w:rPr>
                <w:rFonts w:cs="Arial"/>
                <w:i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7B5ADBDA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C52964">
              <w:rPr>
                <w:rFonts w:cs="Arial"/>
                <w:i/>
                <w:sz w:val="22"/>
              </w:rPr>
              <w:t>Data</w:t>
            </w:r>
          </w:p>
        </w:tc>
        <w:tc>
          <w:tcPr>
            <w:tcW w:w="2675" w:type="dxa"/>
            <w:tcBorders>
              <w:right w:val="nil"/>
            </w:tcBorders>
            <w:vAlign w:val="center"/>
          </w:tcPr>
          <w:p w14:paraId="67B12BEF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C52964">
              <w:rPr>
                <w:rFonts w:cs="Arial"/>
                <w:i/>
                <w:sz w:val="22"/>
              </w:rPr>
              <w:t>Nome do Responsável</w:t>
            </w:r>
          </w:p>
        </w:tc>
        <w:tc>
          <w:tcPr>
            <w:tcW w:w="160" w:type="dxa"/>
            <w:tcBorders>
              <w:left w:val="nil"/>
            </w:tcBorders>
            <w:vAlign w:val="center"/>
          </w:tcPr>
          <w:p w14:paraId="12EF65D7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</w:p>
        </w:tc>
      </w:tr>
      <w:tr w:rsidR="00115D88" w:rsidRPr="00C52964" w14:paraId="0D52A971" w14:textId="77777777" w:rsidTr="00115D88">
        <w:trPr>
          <w:trHeight w:val="440"/>
        </w:trPr>
        <w:tc>
          <w:tcPr>
            <w:tcW w:w="1204" w:type="dxa"/>
            <w:vAlign w:val="center"/>
          </w:tcPr>
          <w:p w14:paraId="1C596C3E" w14:textId="77777777" w:rsidR="00115D88" w:rsidRPr="00C52964" w:rsidRDefault="00115D88" w:rsidP="00115D88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828" w:type="dxa"/>
            <w:gridSpan w:val="2"/>
            <w:vAlign w:val="center"/>
          </w:tcPr>
          <w:p w14:paraId="2D9A4829" w14:textId="77777777" w:rsidR="00115D88" w:rsidRPr="00C52964" w:rsidRDefault="00115D88" w:rsidP="00115D88">
            <w:pPr>
              <w:pStyle w:val="Rodap"/>
              <w:jc w:val="center"/>
              <w:rPr>
                <w:rFonts w:cs="Arial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12CF2B3B" w14:textId="77777777" w:rsidR="00115D88" w:rsidRPr="00C52964" w:rsidRDefault="00115D88" w:rsidP="00115D88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2675" w:type="dxa"/>
            <w:tcBorders>
              <w:right w:val="nil"/>
            </w:tcBorders>
            <w:vAlign w:val="center"/>
          </w:tcPr>
          <w:p w14:paraId="30BA4436" w14:textId="77777777" w:rsidR="00115D88" w:rsidRPr="00C52964" w:rsidRDefault="00115D88" w:rsidP="00115D88">
            <w:pPr>
              <w:pStyle w:val="Rodap"/>
              <w:jc w:val="center"/>
              <w:rPr>
                <w:rFonts w:cs="Arial"/>
                <w:sz w:val="22"/>
              </w:rPr>
            </w:pPr>
          </w:p>
        </w:tc>
        <w:tc>
          <w:tcPr>
            <w:tcW w:w="160" w:type="dxa"/>
            <w:tcBorders>
              <w:left w:val="nil"/>
            </w:tcBorders>
            <w:vAlign w:val="center"/>
          </w:tcPr>
          <w:p w14:paraId="74D793EC" w14:textId="77777777" w:rsidR="00115D88" w:rsidRPr="00C52964" w:rsidRDefault="00115D88" w:rsidP="00115D88">
            <w:pPr>
              <w:rPr>
                <w:rFonts w:cs="Arial"/>
                <w:sz w:val="22"/>
              </w:rPr>
            </w:pPr>
          </w:p>
        </w:tc>
      </w:tr>
      <w:tr w:rsidR="00B662A7" w:rsidRPr="00C52964" w14:paraId="452234E3" w14:textId="77777777" w:rsidTr="00115D88">
        <w:trPr>
          <w:trHeight w:val="440"/>
        </w:trPr>
        <w:tc>
          <w:tcPr>
            <w:tcW w:w="1204" w:type="dxa"/>
            <w:vAlign w:val="center"/>
          </w:tcPr>
          <w:p w14:paraId="373B0C53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3828" w:type="dxa"/>
            <w:gridSpan w:val="2"/>
            <w:vAlign w:val="center"/>
          </w:tcPr>
          <w:p w14:paraId="6F548F6F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1A0F99E0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2675" w:type="dxa"/>
            <w:tcBorders>
              <w:right w:val="nil"/>
            </w:tcBorders>
            <w:vAlign w:val="center"/>
          </w:tcPr>
          <w:p w14:paraId="638EE649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160" w:type="dxa"/>
            <w:tcBorders>
              <w:left w:val="nil"/>
            </w:tcBorders>
            <w:vAlign w:val="center"/>
          </w:tcPr>
          <w:p w14:paraId="7C257C65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</w:tr>
      <w:tr w:rsidR="00B662A7" w:rsidRPr="00C52964" w14:paraId="4A1EFBDF" w14:textId="77777777" w:rsidTr="00115D88">
        <w:trPr>
          <w:trHeight w:val="440"/>
        </w:trPr>
        <w:tc>
          <w:tcPr>
            <w:tcW w:w="1204" w:type="dxa"/>
            <w:vAlign w:val="center"/>
          </w:tcPr>
          <w:p w14:paraId="4C53CE97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3828" w:type="dxa"/>
            <w:gridSpan w:val="2"/>
            <w:vAlign w:val="center"/>
          </w:tcPr>
          <w:p w14:paraId="462966CC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3D59882F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2675" w:type="dxa"/>
            <w:tcBorders>
              <w:right w:val="nil"/>
            </w:tcBorders>
            <w:vAlign w:val="center"/>
          </w:tcPr>
          <w:p w14:paraId="2ECA5861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160" w:type="dxa"/>
            <w:tcBorders>
              <w:left w:val="nil"/>
            </w:tcBorders>
            <w:vAlign w:val="center"/>
          </w:tcPr>
          <w:p w14:paraId="23AD4AE5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</w:tr>
    </w:tbl>
    <w:p w14:paraId="21B17B32" w14:textId="77777777" w:rsidR="00B662A7" w:rsidRPr="000F5EAC" w:rsidRDefault="00B662A7" w:rsidP="00B662A7"/>
    <w:p w14:paraId="30CFF732" w14:textId="77777777" w:rsidR="00B662A7" w:rsidRPr="000F5EAC" w:rsidRDefault="00B662A7" w:rsidP="00B662A7"/>
    <w:p w14:paraId="354AFE53" w14:textId="77777777" w:rsidR="00B662A7" w:rsidRPr="000F5EAC" w:rsidRDefault="00B662A7" w:rsidP="00B662A7">
      <w:pPr>
        <w:jc w:val="center"/>
      </w:pPr>
    </w:p>
    <w:p w14:paraId="190B82BB" w14:textId="77777777" w:rsidR="00962302" w:rsidRPr="000F5EAC" w:rsidRDefault="00863B92" w:rsidP="00863B92">
      <w:pPr>
        <w:pStyle w:val="rosto"/>
        <w:tabs>
          <w:tab w:val="left" w:pos="3600"/>
          <w:tab w:val="left" w:pos="7470"/>
        </w:tabs>
        <w:jc w:val="both"/>
      </w:pPr>
      <w:r>
        <w:lastRenderedPageBreak/>
        <w:tab/>
      </w:r>
      <w:r>
        <w:tab/>
      </w:r>
    </w:p>
    <w:p w14:paraId="69A30BD5" w14:textId="77777777" w:rsidR="00962302" w:rsidRPr="000F5EAC" w:rsidRDefault="00F224CF" w:rsidP="00F224CF">
      <w:pPr>
        <w:spacing w:before="12000"/>
        <w:jc w:val="right"/>
        <w:rPr>
          <w:b/>
          <w:color w:val="000080"/>
          <w:sz w:val="32"/>
          <w:szCs w:val="32"/>
        </w:rPr>
      </w:pPr>
      <w:r w:rsidRPr="000F5EAC">
        <w:rPr>
          <w:b/>
          <w:color w:val="000080"/>
          <w:sz w:val="32"/>
          <w:szCs w:val="32"/>
        </w:rPr>
        <w:t>Í</w:t>
      </w:r>
      <w:r w:rsidR="00962302" w:rsidRPr="000F5EAC">
        <w:rPr>
          <w:b/>
          <w:color w:val="000080"/>
          <w:sz w:val="32"/>
          <w:szCs w:val="32"/>
        </w:rPr>
        <w:t xml:space="preserve">NDICE </w:t>
      </w:r>
      <w:r w:rsidRPr="000F5EAC">
        <w:rPr>
          <w:b/>
          <w:color w:val="000080"/>
          <w:sz w:val="32"/>
          <w:szCs w:val="32"/>
        </w:rPr>
        <w:t>GERAL</w:t>
      </w:r>
    </w:p>
    <w:p w14:paraId="2F09EAA8" w14:textId="77777777" w:rsidR="00DD71E2" w:rsidRDefault="00962302" w:rsidP="00C21799">
      <w:pPr>
        <w:rPr>
          <w:b/>
          <w:bCs/>
          <w:color w:val="000080"/>
        </w:rPr>
      </w:pPr>
      <w:r w:rsidRPr="000F5EAC">
        <w:br w:type="page"/>
      </w:r>
      <w:bookmarkStart w:id="0" w:name="_Hlk502149964"/>
      <w:r w:rsidR="00C21799" w:rsidRPr="00211C9E">
        <w:rPr>
          <w:b/>
          <w:bCs/>
          <w:color w:val="000080"/>
        </w:rPr>
        <w:lastRenderedPageBreak/>
        <w:t>ELABORAÇÃO DE PROJETO BÁSICO DE ENGENHARIA, CONTEMPLANDO A VERIFICAÇÃO, AVALIAÇÃO, RETIFICAÇÃO, ADEQUAÇÃO E COMPLEMENTAÇÃO DOS SERVIÇOS DE AMPLIAÇÃO / IMPLANTAÇÃO DE UNIDADES INTEGRANTES DOS SISTEMAS DE ESGOTAMENTO SANITÁRIO NAS CIDADES DE PARAMIRIM E RIO DO PIRES, NO ESTADO DA BAHIA.</w:t>
      </w:r>
      <w:bookmarkEnd w:id="0"/>
    </w:p>
    <w:p w14:paraId="2A7C07AC" w14:textId="77777777" w:rsidR="00485B4C" w:rsidRPr="00211C9E" w:rsidRDefault="00485B4C" w:rsidP="00C21799">
      <w:pPr>
        <w:rPr>
          <w:b/>
          <w:bCs/>
          <w:color w:val="000080"/>
        </w:rPr>
      </w:pPr>
    </w:p>
    <w:p w14:paraId="6B32AC25" w14:textId="77777777" w:rsidR="00AD675B" w:rsidRDefault="00AD675B" w:rsidP="00AD675B">
      <w:pPr>
        <w:jc w:val="center"/>
        <w:rPr>
          <w:b/>
          <w:color w:val="000080"/>
        </w:rPr>
      </w:pPr>
      <w:r w:rsidRPr="00485B4C">
        <w:rPr>
          <w:b/>
          <w:color w:val="000080"/>
        </w:rPr>
        <w:t>ÍNDICE GERAL</w:t>
      </w:r>
    </w:p>
    <w:p w14:paraId="1202F24B" w14:textId="77777777" w:rsidR="00AD675B" w:rsidRPr="00485B4C" w:rsidRDefault="00AD675B" w:rsidP="00AD675B">
      <w:pPr>
        <w:jc w:val="center"/>
        <w:rPr>
          <w:b/>
          <w:color w:val="000080"/>
        </w:rPr>
      </w:pPr>
      <w:r>
        <w:rPr>
          <w:b/>
          <w:color w:val="000080"/>
        </w:rPr>
        <w:t>ETAPA 01 – Diagnóstico e Estudo de Alternativas</w:t>
      </w:r>
    </w:p>
    <w:tbl>
      <w:tblPr>
        <w:tblW w:w="4836" w:type="pct"/>
        <w:jc w:val="center"/>
        <w:tblBorders>
          <w:top w:val="double" w:sz="4" w:space="0" w:color="003366"/>
          <w:left w:val="double" w:sz="4" w:space="0" w:color="003366"/>
          <w:bottom w:val="double" w:sz="4" w:space="0" w:color="003366"/>
          <w:right w:val="double" w:sz="4" w:space="0" w:color="003366"/>
          <w:insideH w:val="double" w:sz="4" w:space="0" w:color="003366"/>
          <w:insideV w:val="double" w:sz="4" w:space="0" w:color="003366"/>
        </w:tblBorders>
        <w:tblLook w:val="01E0" w:firstRow="1" w:lastRow="1" w:firstColumn="1" w:lastColumn="1" w:noHBand="0" w:noVBand="0"/>
      </w:tblPr>
      <w:tblGrid>
        <w:gridCol w:w="2819"/>
        <w:gridCol w:w="4581"/>
        <w:gridCol w:w="1345"/>
      </w:tblGrid>
      <w:tr w:rsidR="00AD675B" w:rsidRPr="000F5EAC" w14:paraId="7189CBA5" w14:textId="77777777" w:rsidTr="00CC3DCA">
        <w:trPr>
          <w:tblHeader/>
          <w:jc w:val="center"/>
        </w:trPr>
        <w:tc>
          <w:tcPr>
            <w:tcW w:w="1612" w:type="pct"/>
            <w:tcBorders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1615DBA0" w14:textId="77777777" w:rsidR="00AD675B" w:rsidRPr="000F5EAC" w:rsidRDefault="00AD675B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bookmarkStart w:id="1" w:name="_Hlk514256777"/>
            <w:r w:rsidRPr="000F5EAC">
              <w:rPr>
                <w:b/>
                <w:color w:val="FFFFFF"/>
                <w:sz w:val="18"/>
                <w:szCs w:val="18"/>
              </w:rPr>
              <w:t>Código</w:t>
            </w:r>
          </w:p>
        </w:tc>
        <w:tc>
          <w:tcPr>
            <w:tcW w:w="2619" w:type="pct"/>
            <w:tcBorders>
              <w:left w:val="single" w:sz="4" w:space="0" w:color="FFFFFF"/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5F973B53" w14:textId="77777777" w:rsidR="00AD675B" w:rsidRPr="000F5EAC" w:rsidRDefault="00AD675B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0F5EAC">
              <w:rPr>
                <w:b/>
                <w:color w:val="FFFFFF"/>
                <w:sz w:val="18"/>
                <w:szCs w:val="18"/>
              </w:rPr>
              <w:t>Identificação do Relatório</w:t>
            </w:r>
          </w:p>
        </w:tc>
        <w:tc>
          <w:tcPr>
            <w:tcW w:w="769" w:type="pct"/>
            <w:tcBorders>
              <w:left w:val="single" w:sz="4" w:space="0" w:color="FFFFFF"/>
              <w:bottom w:val="double" w:sz="4" w:space="0" w:color="003366"/>
            </w:tcBorders>
            <w:shd w:val="clear" w:color="auto" w:fill="000080"/>
            <w:vAlign w:val="center"/>
          </w:tcPr>
          <w:p w14:paraId="47CBD3D1" w14:textId="77777777" w:rsidR="00AD675B" w:rsidRPr="000F5EAC" w:rsidRDefault="00AD675B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proofErr w:type="gramStart"/>
            <w:r w:rsidRPr="000F5EAC">
              <w:rPr>
                <w:b/>
                <w:color w:val="FFFFFF"/>
                <w:sz w:val="18"/>
                <w:szCs w:val="18"/>
              </w:rPr>
              <w:t>Data Entrega</w:t>
            </w:r>
            <w:proofErr w:type="gramEnd"/>
          </w:p>
        </w:tc>
      </w:tr>
      <w:tr w:rsidR="00AD675B" w:rsidRPr="000F5EAC" w14:paraId="58BCBA8C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4E566729" w14:textId="77777777" w:rsidR="00AD675B" w:rsidRPr="000F5EAC" w:rsidRDefault="00AD675B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96385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1</w:t>
            </w:r>
            <w:r w:rsidRPr="00796385">
              <w:rPr>
                <w:sz w:val="18"/>
                <w:szCs w:val="18"/>
              </w:rPr>
              <w:t>-PRM-</w:t>
            </w:r>
            <w:r>
              <w:rPr>
                <w:sz w:val="18"/>
                <w:szCs w:val="18"/>
              </w:rPr>
              <w:t>DIA</w:t>
            </w:r>
            <w:r w:rsidRPr="00796385">
              <w:rPr>
                <w:sz w:val="18"/>
                <w:szCs w:val="18"/>
              </w:rPr>
              <w:t>-V</w:t>
            </w:r>
            <w:r>
              <w:rPr>
                <w:sz w:val="18"/>
                <w:szCs w:val="18"/>
              </w:rPr>
              <w:t>01</w:t>
            </w:r>
            <w:r w:rsidRPr="00796385">
              <w:rPr>
                <w:sz w:val="18"/>
                <w:szCs w:val="18"/>
              </w:rPr>
              <w:t>-R0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63C07139" w14:textId="77777777" w:rsidR="00AD675B" w:rsidRPr="000F5EAC" w:rsidRDefault="00AD675B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Etapa 01 – V01 –</w:t>
            </w:r>
            <w:r w:rsidRPr="000F5EA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Diagnóstico e Estudo de Alternativas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68C49609" w14:textId="77777777" w:rsidR="00AD675B" w:rsidRPr="000F5EAC" w:rsidRDefault="00AD675B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0F5EAC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4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AD675B" w:rsidRPr="000F5EAC" w14:paraId="124D2B0E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5B4D808C" w14:textId="77777777" w:rsidR="00AD675B" w:rsidRPr="000F5EAC" w:rsidRDefault="00AD675B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96385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1</w:t>
            </w:r>
            <w:r w:rsidRPr="00796385">
              <w:rPr>
                <w:sz w:val="18"/>
                <w:szCs w:val="18"/>
              </w:rPr>
              <w:t>-PRM-</w:t>
            </w:r>
            <w:r>
              <w:rPr>
                <w:sz w:val="18"/>
                <w:szCs w:val="18"/>
              </w:rPr>
              <w:t>TOP</w:t>
            </w:r>
            <w:r w:rsidRPr="00796385">
              <w:rPr>
                <w:sz w:val="18"/>
                <w:szCs w:val="18"/>
              </w:rPr>
              <w:t>-V</w:t>
            </w:r>
            <w:r>
              <w:rPr>
                <w:sz w:val="18"/>
                <w:szCs w:val="18"/>
              </w:rPr>
              <w:t>02</w:t>
            </w:r>
            <w:r w:rsidRPr="00796385">
              <w:rPr>
                <w:sz w:val="18"/>
                <w:szCs w:val="18"/>
              </w:rPr>
              <w:t>-R0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47496615" w14:textId="77777777" w:rsidR="00AD675B" w:rsidRPr="000F5EAC" w:rsidRDefault="00AD675B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Etapa 01 – V02 –</w:t>
            </w:r>
            <w:r w:rsidRPr="000F5EA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Levantamentos Cadastrais e Topográficos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65DE0AB2" w14:textId="77777777" w:rsidR="00AD675B" w:rsidRPr="000F5EAC" w:rsidRDefault="00AD675B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04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</w:tbl>
    <w:p w14:paraId="35796A24" w14:textId="77777777" w:rsidR="00AD675B" w:rsidRDefault="00AD675B" w:rsidP="00AD675B">
      <w:pPr>
        <w:pStyle w:val="PargrafodaLista"/>
      </w:pPr>
    </w:p>
    <w:p w14:paraId="0DE9A772" w14:textId="77777777" w:rsidR="00AD675B" w:rsidRPr="00485B4C" w:rsidRDefault="00AD675B" w:rsidP="00AD675B">
      <w:pPr>
        <w:jc w:val="center"/>
        <w:rPr>
          <w:b/>
          <w:color w:val="000080"/>
        </w:rPr>
      </w:pPr>
      <w:r>
        <w:rPr>
          <w:b/>
          <w:color w:val="000080"/>
        </w:rPr>
        <w:t>ETAPA 02 – Minuta do Projeto Básico</w:t>
      </w:r>
    </w:p>
    <w:tbl>
      <w:tblPr>
        <w:tblW w:w="4836" w:type="pct"/>
        <w:jc w:val="center"/>
        <w:tblBorders>
          <w:top w:val="double" w:sz="4" w:space="0" w:color="003366"/>
          <w:left w:val="double" w:sz="4" w:space="0" w:color="003366"/>
          <w:bottom w:val="double" w:sz="4" w:space="0" w:color="003366"/>
          <w:right w:val="double" w:sz="4" w:space="0" w:color="003366"/>
          <w:insideH w:val="double" w:sz="4" w:space="0" w:color="003366"/>
          <w:insideV w:val="double" w:sz="4" w:space="0" w:color="003366"/>
        </w:tblBorders>
        <w:tblLook w:val="01E0" w:firstRow="1" w:lastRow="1" w:firstColumn="1" w:lastColumn="1" w:noHBand="0" w:noVBand="0"/>
      </w:tblPr>
      <w:tblGrid>
        <w:gridCol w:w="2819"/>
        <w:gridCol w:w="4581"/>
        <w:gridCol w:w="1345"/>
      </w:tblGrid>
      <w:tr w:rsidR="00AD675B" w:rsidRPr="000F5EAC" w14:paraId="560B5218" w14:textId="77777777" w:rsidTr="00CC3DCA">
        <w:trPr>
          <w:tblHeader/>
          <w:jc w:val="center"/>
        </w:trPr>
        <w:tc>
          <w:tcPr>
            <w:tcW w:w="1612" w:type="pct"/>
            <w:tcBorders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57C97503" w14:textId="77777777" w:rsidR="00AD675B" w:rsidRPr="000F5EAC" w:rsidRDefault="00AD675B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0F5EAC">
              <w:rPr>
                <w:b/>
                <w:color w:val="FFFFFF"/>
                <w:sz w:val="18"/>
                <w:szCs w:val="18"/>
              </w:rPr>
              <w:t>Código</w:t>
            </w:r>
          </w:p>
        </w:tc>
        <w:tc>
          <w:tcPr>
            <w:tcW w:w="2619" w:type="pct"/>
            <w:tcBorders>
              <w:left w:val="single" w:sz="4" w:space="0" w:color="FFFFFF"/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669AE18F" w14:textId="77777777" w:rsidR="00AD675B" w:rsidRPr="000F5EAC" w:rsidRDefault="00AD675B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0F5EAC">
              <w:rPr>
                <w:b/>
                <w:color w:val="FFFFFF"/>
                <w:sz w:val="18"/>
                <w:szCs w:val="18"/>
              </w:rPr>
              <w:t>Identificação do Relatório</w:t>
            </w:r>
          </w:p>
        </w:tc>
        <w:tc>
          <w:tcPr>
            <w:tcW w:w="769" w:type="pct"/>
            <w:tcBorders>
              <w:left w:val="single" w:sz="4" w:space="0" w:color="FFFFFF"/>
              <w:bottom w:val="double" w:sz="4" w:space="0" w:color="003366"/>
            </w:tcBorders>
            <w:shd w:val="clear" w:color="auto" w:fill="000080"/>
            <w:vAlign w:val="center"/>
          </w:tcPr>
          <w:p w14:paraId="5ECC133F" w14:textId="77777777" w:rsidR="00AD675B" w:rsidRPr="000F5EAC" w:rsidRDefault="00AD675B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proofErr w:type="gramStart"/>
            <w:r w:rsidRPr="000F5EAC">
              <w:rPr>
                <w:b/>
                <w:color w:val="FFFFFF"/>
                <w:sz w:val="18"/>
                <w:szCs w:val="18"/>
              </w:rPr>
              <w:t>Data Entrega</w:t>
            </w:r>
            <w:proofErr w:type="gramEnd"/>
          </w:p>
        </w:tc>
      </w:tr>
      <w:tr w:rsidR="00AD675B" w:rsidRPr="000F5EAC" w14:paraId="14252CF5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0B594660" w14:textId="77777777" w:rsidR="00AD675B" w:rsidRPr="000F5EAC" w:rsidRDefault="00AD675B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863B92">
              <w:rPr>
                <w:sz w:val="18"/>
                <w:szCs w:val="18"/>
              </w:rPr>
              <w:t>ESG009-2-PRM-HID-V01-R00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7AED9AAD" w14:textId="77777777" w:rsidR="00AD675B" w:rsidRPr="000F5EAC" w:rsidRDefault="00AD675B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01 - Projetos Hidráulico, Arquitetônico e Civil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0853DBD5" w14:textId="77777777" w:rsidR="00AD675B" w:rsidRPr="000F5EAC" w:rsidRDefault="00AD675B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AD675B" w:rsidRPr="000F5EAC" w14:paraId="697AA302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713A7DC8" w14:textId="77777777" w:rsidR="00AD675B" w:rsidRPr="000F5EAC" w:rsidRDefault="00AD675B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Pr="00772A63">
              <w:rPr>
                <w:sz w:val="18"/>
                <w:szCs w:val="18"/>
              </w:rPr>
              <w:t>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-PRM-ELE-V0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6BF84622" w14:textId="77777777" w:rsidR="00AD675B" w:rsidRPr="000F5EAC" w:rsidRDefault="00AD675B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02 - Projeto Elétrico e de Automação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2EA77685" w14:textId="77777777" w:rsidR="00AD675B" w:rsidRPr="000F5EAC" w:rsidRDefault="00AD675B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AD675B" w:rsidRPr="000F5EAC" w14:paraId="18ECB7DC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20CC63A3" w14:textId="77777777" w:rsidR="00AD675B" w:rsidRPr="00772A63" w:rsidRDefault="00AD675B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-PRM-EST-V0</w:t>
            </w:r>
            <w:r>
              <w:rPr>
                <w:sz w:val="18"/>
                <w:szCs w:val="18"/>
              </w:rPr>
              <w:t>3</w:t>
            </w:r>
            <w:r w:rsidRPr="00772A63">
              <w:rPr>
                <w:sz w:val="18"/>
                <w:szCs w:val="18"/>
              </w:rPr>
              <w:t>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5C172ADF" w14:textId="77777777" w:rsidR="00AD675B" w:rsidRPr="00772A63" w:rsidRDefault="00AD675B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03 - Projeto Estrutural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7FD491DD" w14:textId="77777777" w:rsidR="00AD675B" w:rsidRDefault="00AD675B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AD675B" w:rsidRPr="000F5EAC" w14:paraId="6055A046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4C562E0A" w14:textId="77777777" w:rsidR="00AD675B" w:rsidRPr="00772A63" w:rsidRDefault="00AD675B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-PRM-ORC-V04-R00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21311B8A" w14:textId="77777777" w:rsidR="00AD675B" w:rsidRPr="00772A63" w:rsidRDefault="00AD675B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04 - Relação de Materiais, Serviços e Orçamentos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73FA31CE" w14:textId="77777777" w:rsidR="00AD675B" w:rsidRDefault="00AD675B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AD675B" w:rsidRPr="000F5EAC" w14:paraId="2AB25456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4FF281C2" w14:textId="77777777" w:rsidR="00AD675B" w:rsidRPr="00772A63" w:rsidRDefault="00AD675B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-PRM-ESP-V05-R00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2568D1A2" w14:textId="77777777" w:rsidR="00AD675B" w:rsidRPr="00772A63" w:rsidRDefault="00AD675B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05 - Especificações Técnicas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413F0BBE" w14:textId="77777777" w:rsidR="00AD675B" w:rsidRDefault="00AD675B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AD675B" w:rsidRPr="000F5EAC" w14:paraId="77B4D24C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165A38B1" w14:textId="77777777" w:rsidR="00AD675B" w:rsidRPr="00772A63" w:rsidRDefault="00AD675B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-PRM-AMB-V06-R00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1E3DA2CA" w14:textId="77777777" w:rsidR="00AD675B" w:rsidRPr="00772A63" w:rsidRDefault="00AD675B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06 - Avaliação Socioambiental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3D9AD39C" w14:textId="77777777" w:rsidR="00AD675B" w:rsidRDefault="00AD675B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AD675B" w:rsidRPr="000F5EAC" w14:paraId="085AA182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6EF4AA83" w14:textId="77777777" w:rsidR="00AD675B" w:rsidRPr="00772A63" w:rsidRDefault="00AD675B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-PRM-TOP-V07-R00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3B3E5C00" w14:textId="77777777" w:rsidR="00AD675B" w:rsidRPr="00772A63" w:rsidRDefault="00AD675B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07 - Relatório de Estudos Topográficos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625C41F1" w14:textId="77777777" w:rsidR="00AD675B" w:rsidRDefault="00AD675B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AD675B" w:rsidRPr="000F5EAC" w14:paraId="0A6EE9EB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17F29B5F" w14:textId="77777777" w:rsidR="00AD675B" w:rsidRPr="00772A63" w:rsidRDefault="00AD675B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-PRM-GEO-V08-R00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513F4641" w14:textId="77777777" w:rsidR="00AD675B" w:rsidRPr="00772A63" w:rsidRDefault="00AD675B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08 - Relatório de Estudos Geotécnicos e Geológicos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0377150B" w14:textId="77777777" w:rsidR="00AD675B" w:rsidRDefault="00AD675B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bookmarkEnd w:id="1"/>
    </w:tbl>
    <w:p w14:paraId="5C108235" w14:textId="77777777" w:rsidR="00AD675B" w:rsidRDefault="00AD675B" w:rsidP="00AD675B">
      <w:r>
        <w:br w:type="page"/>
      </w:r>
    </w:p>
    <w:p w14:paraId="6760F662" w14:textId="77777777" w:rsidR="00AD675B" w:rsidRDefault="00AD675B" w:rsidP="00AD675B">
      <w:pPr>
        <w:jc w:val="center"/>
        <w:rPr>
          <w:b/>
          <w:color w:val="000080"/>
        </w:rPr>
      </w:pPr>
    </w:p>
    <w:p w14:paraId="0060210C" w14:textId="75FF8A13" w:rsidR="00AD675B" w:rsidRPr="00485B4C" w:rsidRDefault="00AD675B" w:rsidP="00AD675B">
      <w:pPr>
        <w:jc w:val="center"/>
        <w:rPr>
          <w:b/>
          <w:color w:val="000080"/>
        </w:rPr>
      </w:pPr>
      <w:r>
        <w:rPr>
          <w:b/>
          <w:color w:val="000080"/>
        </w:rPr>
        <w:t>ETAPA 02 – Projeto Básico de Engenharia</w:t>
      </w:r>
    </w:p>
    <w:tbl>
      <w:tblPr>
        <w:tblW w:w="4836" w:type="pct"/>
        <w:jc w:val="center"/>
        <w:tblBorders>
          <w:top w:val="double" w:sz="4" w:space="0" w:color="003366"/>
          <w:left w:val="double" w:sz="4" w:space="0" w:color="003366"/>
          <w:bottom w:val="double" w:sz="4" w:space="0" w:color="003366"/>
          <w:right w:val="double" w:sz="4" w:space="0" w:color="003366"/>
          <w:insideH w:val="double" w:sz="4" w:space="0" w:color="003366"/>
          <w:insideV w:val="double" w:sz="4" w:space="0" w:color="003366"/>
        </w:tblBorders>
        <w:tblLook w:val="01E0" w:firstRow="1" w:lastRow="1" w:firstColumn="1" w:lastColumn="1" w:noHBand="0" w:noVBand="0"/>
      </w:tblPr>
      <w:tblGrid>
        <w:gridCol w:w="2819"/>
        <w:gridCol w:w="4581"/>
        <w:gridCol w:w="1345"/>
      </w:tblGrid>
      <w:tr w:rsidR="00AD675B" w:rsidRPr="000F5EAC" w14:paraId="2A46603C" w14:textId="77777777" w:rsidTr="00CC3DCA">
        <w:trPr>
          <w:tblHeader/>
          <w:jc w:val="center"/>
        </w:trPr>
        <w:tc>
          <w:tcPr>
            <w:tcW w:w="1612" w:type="pct"/>
            <w:tcBorders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02E06B28" w14:textId="77777777" w:rsidR="00AD675B" w:rsidRPr="000F5EAC" w:rsidRDefault="00AD675B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 </w:t>
            </w:r>
            <w:r w:rsidRPr="000F5EAC">
              <w:rPr>
                <w:b/>
                <w:color w:val="FFFFFF"/>
                <w:sz w:val="18"/>
                <w:szCs w:val="18"/>
              </w:rPr>
              <w:t>Código</w:t>
            </w:r>
          </w:p>
        </w:tc>
        <w:tc>
          <w:tcPr>
            <w:tcW w:w="2619" w:type="pct"/>
            <w:tcBorders>
              <w:left w:val="single" w:sz="4" w:space="0" w:color="FFFFFF"/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767B8DEF" w14:textId="77777777" w:rsidR="00AD675B" w:rsidRPr="000F5EAC" w:rsidRDefault="00AD675B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0F5EAC">
              <w:rPr>
                <w:b/>
                <w:color w:val="FFFFFF"/>
                <w:sz w:val="18"/>
                <w:szCs w:val="18"/>
              </w:rPr>
              <w:t>Identificação do Relatório</w:t>
            </w:r>
          </w:p>
        </w:tc>
        <w:tc>
          <w:tcPr>
            <w:tcW w:w="769" w:type="pct"/>
            <w:tcBorders>
              <w:left w:val="single" w:sz="4" w:space="0" w:color="FFFFFF"/>
              <w:bottom w:val="double" w:sz="4" w:space="0" w:color="003366"/>
            </w:tcBorders>
            <w:shd w:val="clear" w:color="auto" w:fill="000080"/>
            <w:vAlign w:val="center"/>
          </w:tcPr>
          <w:p w14:paraId="7D00FF12" w14:textId="77777777" w:rsidR="00AD675B" w:rsidRPr="000F5EAC" w:rsidRDefault="00AD675B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proofErr w:type="gramStart"/>
            <w:r w:rsidRPr="000F5EAC">
              <w:rPr>
                <w:b/>
                <w:color w:val="FFFFFF"/>
                <w:sz w:val="18"/>
                <w:szCs w:val="18"/>
              </w:rPr>
              <w:t>Data Entrega</w:t>
            </w:r>
            <w:proofErr w:type="gramEnd"/>
          </w:p>
        </w:tc>
      </w:tr>
      <w:tr w:rsidR="00AD675B" w:rsidRPr="000F5EAC" w14:paraId="7A41D8C0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68E699AA" w14:textId="77777777" w:rsidR="00AD675B" w:rsidRPr="000F5EAC" w:rsidRDefault="00AD675B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-PRM-RES-V01-R00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1A1ED9D" w14:textId="77777777" w:rsidR="00AD675B" w:rsidRPr="000F5EAC" w:rsidRDefault="00AD675B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 xml:space="preserve">Volume 01 </w:t>
            </w:r>
            <w:r>
              <w:rPr>
                <w:sz w:val="18"/>
                <w:szCs w:val="18"/>
              </w:rPr>
              <w:t>–</w:t>
            </w:r>
            <w:r w:rsidRPr="00772A6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Resumo do Projeto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6C259E96" w14:textId="77777777" w:rsidR="00AD675B" w:rsidRPr="000F5EAC" w:rsidRDefault="00AD675B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0F5EAC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7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AD675B" w:rsidRPr="000F5EAC" w14:paraId="43BDEB00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4B252C1E" w14:textId="77777777" w:rsidR="00AD675B" w:rsidRPr="000F5EAC" w:rsidRDefault="00AD675B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-PRM-HID-V02-R00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6C1A6A2A" w14:textId="77777777" w:rsidR="00AD675B" w:rsidRPr="000F5EAC" w:rsidRDefault="00AD675B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 xml:space="preserve"> - Projetos Hidráulico, Arquitetônico e Civil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4C67C358" w14:textId="77777777" w:rsidR="00AD675B" w:rsidRDefault="00AD675B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AD675B" w14:paraId="429E8AE1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67ED2548" w14:textId="77777777" w:rsidR="00AD675B" w:rsidRPr="00772A63" w:rsidRDefault="00AD675B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-PRM-ELE-V03-R00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0FBC2389" w14:textId="77777777" w:rsidR="00AD675B" w:rsidRPr="000F5EAC" w:rsidRDefault="00AD675B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3</w:t>
            </w:r>
            <w:r w:rsidRPr="00772A63">
              <w:rPr>
                <w:sz w:val="18"/>
                <w:szCs w:val="18"/>
              </w:rPr>
              <w:t xml:space="preserve"> - Projeto Elétrico e de Automação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3FABF338" w14:textId="77777777" w:rsidR="00AD675B" w:rsidRDefault="00AD675B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AD675B" w14:paraId="6874E31C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5742A3EB" w14:textId="77777777" w:rsidR="00AD675B" w:rsidRPr="00772A63" w:rsidRDefault="00AD675B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-PRM-EST-V04-R00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32974178" w14:textId="77777777" w:rsidR="00AD675B" w:rsidRPr="00772A63" w:rsidRDefault="00AD675B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4</w:t>
            </w:r>
            <w:r w:rsidRPr="00772A63">
              <w:rPr>
                <w:sz w:val="18"/>
                <w:szCs w:val="18"/>
              </w:rPr>
              <w:t xml:space="preserve"> - Projeto Estrutural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6FB75CED" w14:textId="77777777" w:rsidR="00AD675B" w:rsidRDefault="00AD675B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AD675B" w14:paraId="5153B7D2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6739A27B" w14:textId="77777777" w:rsidR="00AD675B" w:rsidRPr="00772A63" w:rsidRDefault="00AD675B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-PRM-ORC-V0</w:t>
            </w:r>
            <w:r>
              <w:rPr>
                <w:sz w:val="18"/>
                <w:szCs w:val="18"/>
              </w:rPr>
              <w:t>5</w:t>
            </w:r>
            <w:r w:rsidRPr="00E46CAD">
              <w:rPr>
                <w:sz w:val="18"/>
                <w:szCs w:val="18"/>
              </w:rPr>
              <w:t>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291B2572" w14:textId="77777777" w:rsidR="00AD675B" w:rsidRPr="00772A63" w:rsidRDefault="00AD675B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5</w:t>
            </w:r>
            <w:r w:rsidRPr="00A564C1">
              <w:rPr>
                <w:sz w:val="18"/>
                <w:szCs w:val="18"/>
              </w:rPr>
              <w:t xml:space="preserve"> - Relação de Materiais, Serviços e Orçamentos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11785B50" w14:textId="77777777" w:rsidR="00AD675B" w:rsidRDefault="00AD675B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AD675B" w14:paraId="334D8D5B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13BFD021" w14:textId="77777777" w:rsidR="00AD675B" w:rsidRPr="00772A63" w:rsidRDefault="00AD675B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-PRM-ESP-V06-R00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40A0377D" w14:textId="77777777" w:rsidR="00AD675B" w:rsidRPr="00772A63" w:rsidRDefault="00AD675B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6</w:t>
            </w:r>
            <w:r w:rsidRPr="00A564C1">
              <w:rPr>
                <w:sz w:val="18"/>
                <w:szCs w:val="18"/>
              </w:rPr>
              <w:t xml:space="preserve"> - Especificações Técnicas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5D7D8469" w14:textId="77777777" w:rsidR="00AD675B" w:rsidRDefault="00AD675B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AD675B" w14:paraId="3CEC350A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4134B466" w14:textId="77777777" w:rsidR="00AD675B" w:rsidRPr="00772A63" w:rsidRDefault="00AD675B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-PRM-AMB-V07-R00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1DF98CD1" w14:textId="77777777" w:rsidR="00AD675B" w:rsidRPr="00772A63" w:rsidRDefault="00AD675B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 xml:space="preserve">Volume </w:t>
            </w:r>
            <w:r>
              <w:rPr>
                <w:sz w:val="18"/>
                <w:szCs w:val="18"/>
              </w:rPr>
              <w:t>07</w:t>
            </w:r>
            <w:r w:rsidRPr="00A564C1">
              <w:rPr>
                <w:sz w:val="18"/>
                <w:szCs w:val="18"/>
              </w:rPr>
              <w:t xml:space="preserve"> - Avaliação Socioambiental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099BE6A6" w14:textId="77777777" w:rsidR="00AD675B" w:rsidRDefault="00AD675B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AD675B" w14:paraId="632B90CF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4CBB8617" w14:textId="77777777" w:rsidR="00AD675B" w:rsidRPr="00772A63" w:rsidRDefault="00AD675B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-PRM-MAN-V08-R00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511408CE" w14:textId="77777777" w:rsidR="00AD675B" w:rsidRPr="00772A63" w:rsidRDefault="00AD675B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 xml:space="preserve">Volume </w:t>
            </w:r>
            <w:r>
              <w:rPr>
                <w:sz w:val="18"/>
                <w:szCs w:val="18"/>
              </w:rPr>
              <w:t>08</w:t>
            </w:r>
            <w:r w:rsidRPr="00A564C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</w:t>
            </w:r>
            <w:r w:rsidRPr="00A564C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Manual de Operação e Manutenção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08A2A89F" w14:textId="77777777" w:rsidR="00AD675B" w:rsidRDefault="00AD675B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AD675B" w14:paraId="66D77552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195F461E" w14:textId="77777777" w:rsidR="00AD675B" w:rsidRPr="00E46CAD" w:rsidRDefault="00AD675B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-PRM-TOP-V09-R00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711BC78" w14:textId="77777777" w:rsidR="00AD675B" w:rsidRPr="00772A63" w:rsidRDefault="00AD675B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9</w:t>
            </w:r>
            <w:r w:rsidRPr="00A564C1">
              <w:rPr>
                <w:sz w:val="18"/>
                <w:szCs w:val="18"/>
              </w:rPr>
              <w:t xml:space="preserve"> - Relatório de Estudos Topográficos</w:t>
            </w:r>
            <w:r>
              <w:rPr>
                <w:sz w:val="18"/>
                <w:szCs w:val="18"/>
              </w:rPr>
              <w:t xml:space="preserve"> e Levantamentos Cadastrais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7E78440C" w14:textId="77777777" w:rsidR="00AD675B" w:rsidRDefault="00AD675B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AD675B" w14:paraId="460C531D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2BCB975" w14:textId="77777777" w:rsidR="00AD675B" w:rsidRPr="00E46CAD" w:rsidRDefault="00AD675B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-PRM-GEO-V10-R00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4D23A235" w14:textId="77777777" w:rsidR="00AD675B" w:rsidRPr="00772A63" w:rsidRDefault="00AD675B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 xml:space="preserve">Volume </w:t>
            </w:r>
            <w:r>
              <w:rPr>
                <w:sz w:val="18"/>
                <w:szCs w:val="18"/>
              </w:rPr>
              <w:t>10</w:t>
            </w:r>
            <w:r w:rsidRPr="00A564C1">
              <w:rPr>
                <w:sz w:val="18"/>
                <w:szCs w:val="18"/>
              </w:rPr>
              <w:t xml:space="preserve"> - Relatório de Estudos Geotécnicos e Geológicos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6B12A9E3" w14:textId="77777777" w:rsidR="00AD675B" w:rsidRDefault="00AD675B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AD675B" w14:paraId="1D55C6A5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61DD5DDE" w14:textId="77777777" w:rsidR="00AD675B" w:rsidRPr="00E46CAD" w:rsidRDefault="00AD675B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-PRM-DSP-V11-R00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046701CB" w14:textId="77777777" w:rsidR="00AD675B" w:rsidRPr="00772A63" w:rsidRDefault="00AD675B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 xml:space="preserve">Volume </w:t>
            </w:r>
            <w:r>
              <w:rPr>
                <w:sz w:val="18"/>
                <w:szCs w:val="18"/>
              </w:rPr>
              <w:t>11</w:t>
            </w:r>
            <w:r w:rsidRPr="00A564C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</w:t>
            </w:r>
            <w:r w:rsidRPr="00A564C1">
              <w:rPr>
                <w:sz w:val="18"/>
                <w:szCs w:val="18"/>
              </w:rPr>
              <w:t xml:space="preserve"> Relatório</w:t>
            </w:r>
            <w:r>
              <w:rPr>
                <w:sz w:val="18"/>
                <w:szCs w:val="18"/>
              </w:rPr>
              <w:t xml:space="preserve"> de Desapropriação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7EBC6AAF" w14:textId="77777777" w:rsidR="00AD675B" w:rsidRDefault="00AD675B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AD675B" w14:paraId="575F6968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EB26036" w14:textId="77777777" w:rsidR="00AD675B" w:rsidRPr="00E46CAD" w:rsidRDefault="00AD675B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-PRM-VEF-V1</w:t>
            </w:r>
            <w:r>
              <w:rPr>
                <w:sz w:val="18"/>
                <w:szCs w:val="18"/>
              </w:rPr>
              <w:t>2</w:t>
            </w:r>
            <w:r w:rsidRPr="00E46CAD">
              <w:rPr>
                <w:sz w:val="18"/>
                <w:szCs w:val="18"/>
              </w:rPr>
              <w:t>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1C21E145" w14:textId="77777777" w:rsidR="00AD675B" w:rsidRPr="00772A63" w:rsidRDefault="00AD675B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 xml:space="preserve">Volume </w:t>
            </w:r>
            <w:r>
              <w:rPr>
                <w:sz w:val="18"/>
                <w:szCs w:val="18"/>
              </w:rPr>
              <w:t>12</w:t>
            </w:r>
            <w:r w:rsidRPr="00A564C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 Viabilidade Econômica e Financeira</w:t>
            </w:r>
            <w:r w:rsidRPr="00A564C1">
              <w:rPr>
                <w:sz w:val="18"/>
                <w:szCs w:val="18"/>
              </w:rPr>
              <w:t xml:space="preserve"> 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5ACBCC09" w14:textId="77777777" w:rsidR="00AD675B" w:rsidRDefault="00AD675B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</w:tbl>
    <w:p w14:paraId="025BA974" w14:textId="77777777" w:rsidR="00AD675B" w:rsidRPr="000F5EAC" w:rsidRDefault="00AD675B" w:rsidP="00AD675B">
      <w:pPr>
        <w:jc w:val="center"/>
      </w:pPr>
    </w:p>
    <w:p w14:paraId="78FF2BA5" w14:textId="77777777" w:rsidR="00DD71E2" w:rsidRPr="000F5EAC" w:rsidRDefault="00DD71E2" w:rsidP="00DD71E2">
      <w:pPr>
        <w:pStyle w:val="rosto"/>
      </w:pPr>
    </w:p>
    <w:p w14:paraId="703A5B77" w14:textId="77777777" w:rsidR="00DD71E2" w:rsidRPr="000F5EAC" w:rsidRDefault="00DD71E2" w:rsidP="00DD71E2">
      <w:pPr>
        <w:pStyle w:val="Rostosemindice"/>
      </w:pPr>
      <w:r w:rsidRPr="000F5EAC">
        <w:t>SUMÁRIO EXECUTIVO</w:t>
      </w:r>
    </w:p>
    <w:p w14:paraId="09D3CE42" w14:textId="77777777" w:rsidR="00DD71E2" w:rsidRDefault="00DD71E2" w:rsidP="00C21799">
      <w:pPr>
        <w:rPr>
          <w:b/>
          <w:bCs/>
          <w:color w:val="000080"/>
        </w:rPr>
      </w:pPr>
      <w:r w:rsidRPr="000F5EAC">
        <w:br w:type="page"/>
      </w:r>
      <w:r w:rsidR="00C21799" w:rsidRPr="00211C9E">
        <w:rPr>
          <w:b/>
          <w:bCs/>
          <w:color w:val="000080"/>
        </w:rPr>
        <w:lastRenderedPageBreak/>
        <w:t>ELABORAÇÃO DE PROJETO BÁSICO DE ENGENHARIA, CONTEMPLANDO A VERIFICAÇÃO, AVALIAÇÃO, RETIFICAÇÃO, ADEQUAÇÃO E COMPLEMENTAÇÃO DOS SERVIÇOS DE AMPLIAÇÃO / IMPLANTAÇÃO DE UNIDADES INTEGRANTES DOS SISTEMAS DE ESGOTAMENTO SANITÁRIO NAS CIDADES DE PARAMIRIM E RIO DO PIRES, NO ESTADO DA BAHIA.</w:t>
      </w:r>
    </w:p>
    <w:p w14:paraId="1D9C6E5B" w14:textId="77777777" w:rsidR="00BF4E7C" w:rsidRPr="000F5EAC" w:rsidRDefault="00BF4E7C" w:rsidP="00C21799">
      <w:pPr>
        <w:rPr>
          <w:b/>
          <w:bCs/>
          <w:color w:val="000080"/>
        </w:rPr>
      </w:pPr>
    </w:p>
    <w:p w14:paraId="15424B43" w14:textId="280B1D7B" w:rsidR="00211C9E" w:rsidRDefault="00211C9E" w:rsidP="00211C9E">
      <w:pPr>
        <w:jc w:val="center"/>
        <w:rPr>
          <w:rFonts w:cs="Arial"/>
          <w:b/>
          <w:color w:val="000080"/>
          <w:sz w:val="28"/>
          <w:szCs w:val="32"/>
        </w:rPr>
      </w:pPr>
      <w:r w:rsidRPr="00211C9E">
        <w:rPr>
          <w:rFonts w:cs="Arial"/>
          <w:b/>
          <w:color w:val="000080"/>
          <w:sz w:val="28"/>
          <w:szCs w:val="32"/>
        </w:rPr>
        <w:t xml:space="preserve">ETAPA </w:t>
      </w:r>
      <w:r w:rsidR="00D715FB">
        <w:rPr>
          <w:rFonts w:cs="Arial"/>
          <w:b/>
          <w:color w:val="000080"/>
          <w:sz w:val="28"/>
          <w:szCs w:val="32"/>
        </w:rPr>
        <w:t>2</w:t>
      </w:r>
      <w:r w:rsidRPr="00211C9E">
        <w:rPr>
          <w:rFonts w:cs="Arial"/>
          <w:b/>
          <w:color w:val="000080"/>
          <w:sz w:val="28"/>
          <w:szCs w:val="32"/>
        </w:rPr>
        <w:t xml:space="preserve"> – </w:t>
      </w:r>
      <w:r w:rsidR="00D715FB">
        <w:rPr>
          <w:rFonts w:cs="Arial"/>
          <w:b/>
          <w:color w:val="000080"/>
          <w:sz w:val="28"/>
          <w:szCs w:val="32"/>
        </w:rPr>
        <w:t>Projeto Básico</w:t>
      </w:r>
      <w:r w:rsidR="00AD675B">
        <w:rPr>
          <w:rFonts w:cs="Arial"/>
          <w:b/>
          <w:color w:val="000080"/>
          <w:sz w:val="28"/>
          <w:szCs w:val="32"/>
        </w:rPr>
        <w:t xml:space="preserve"> de Engenharia</w:t>
      </w:r>
    </w:p>
    <w:p w14:paraId="2B4E17A4" w14:textId="77777777" w:rsidR="00DD71E2" w:rsidRPr="00211C9E" w:rsidRDefault="00CF48C9" w:rsidP="00211C9E">
      <w:pPr>
        <w:jc w:val="center"/>
        <w:rPr>
          <w:rFonts w:cs="Arial"/>
          <w:b/>
          <w:color w:val="000080"/>
          <w:sz w:val="28"/>
          <w:szCs w:val="32"/>
        </w:rPr>
      </w:pPr>
      <w:r>
        <w:rPr>
          <w:rFonts w:cs="Arial"/>
          <w:b/>
          <w:color w:val="000080"/>
          <w:sz w:val="28"/>
          <w:szCs w:val="32"/>
        </w:rPr>
        <w:t>RIO DO PIRES</w:t>
      </w:r>
      <w:r w:rsidR="00211C9E" w:rsidRPr="00211C9E">
        <w:rPr>
          <w:rFonts w:cs="Arial"/>
          <w:b/>
          <w:color w:val="000080"/>
          <w:sz w:val="28"/>
          <w:szCs w:val="32"/>
        </w:rPr>
        <w:t>-BA</w:t>
      </w:r>
    </w:p>
    <w:p w14:paraId="6DEDC14C" w14:textId="77777777" w:rsidR="00211C9E" w:rsidRDefault="00211C9E" w:rsidP="00211C9E">
      <w:pPr>
        <w:jc w:val="center"/>
        <w:rPr>
          <w:rFonts w:cs="Arial"/>
          <w:b/>
          <w:color w:val="000080"/>
          <w:sz w:val="28"/>
          <w:szCs w:val="32"/>
        </w:rPr>
      </w:pPr>
    </w:p>
    <w:p w14:paraId="551D6ED4" w14:textId="77777777" w:rsidR="00DD71E2" w:rsidRPr="00211C9E" w:rsidRDefault="00DD71E2" w:rsidP="00211C9E">
      <w:pPr>
        <w:jc w:val="center"/>
        <w:rPr>
          <w:rFonts w:cs="Arial"/>
          <w:b/>
          <w:color w:val="000080"/>
          <w:sz w:val="28"/>
          <w:szCs w:val="32"/>
        </w:rPr>
      </w:pPr>
      <w:r w:rsidRPr="00211C9E">
        <w:rPr>
          <w:rFonts w:cs="Arial"/>
          <w:b/>
          <w:color w:val="000080"/>
          <w:sz w:val="28"/>
          <w:szCs w:val="32"/>
        </w:rPr>
        <w:t>SUMÁRIO EXECUTIVO</w:t>
      </w:r>
    </w:p>
    <w:p w14:paraId="65319C58" w14:textId="77777777" w:rsidR="00DD71E2" w:rsidRPr="00211C9E" w:rsidRDefault="00DD71E2" w:rsidP="00211C9E">
      <w:pPr>
        <w:jc w:val="center"/>
        <w:rPr>
          <w:rFonts w:cs="Arial"/>
          <w:b/>
          <w:color w:val="000080"/>
          <w:sz w:val="28"/>
          <w:szCs w:val="32"/>
        </w:rPr>
      </w:pPr>
    </w:p>
    <w:p w14:paraId="26BDC3C0" w14:textId="77777777" w:rsidR="00AD675B" w:rsidRPr="009B4225" w:rsidRDefault="00AD675B" w:rsidP="00AD675B">
      <w:pPr>
        <w:rPr>
          <w:b/>
          <w:szCs w:val="24"/>
        </w:rPr>
      </w:pPr>
      <w:r w:rsidRPr="009B4225">
        <w:rPr>
          <w:b/>
          <w:szCs w:val="24"/>
        </w:rPr>
        <w:t>Volume 01 – Resumo do Projeto</w:t>
      </w:r>
    </w:p>
    <w:p w14:paraId="590B705E" w14:textId="77777777" w:rsidR="00AD675B" w:rsidRPr="009B4225" w:rsidRDefault="00AD675B" w:rsidP="00AD675B">
      <w:pPr>
        <w:rPr>
          <w:b/>
          <w:szCs w:val="24"/>
        </w:rPr>
      </w:pPr>
      <w:r w:rsidRPr="009B4225">
        <w:rPr>
          <w:b/>
          <w:szCs w:val="24"/>
        </w:rPr>
        <w:t>Volume 02 - Projetos Hidráulico, Arquitetônico e Civil</w:t>
      </w:r>
    </w:p>
    <w:p w14:paraId="26E2BB43" w14:textId="77777777" w:rsidR="00AD675B" w:rsidRPr="009B4225" w:rsidRDefault="00AD675B" w:rsidP="00AD675B">
      <w:pPr>
        <w:rPr>
          <w:b/>
          <w:szCs w:val="24"/>
        </w:rPr>
      </w:pPr>
      <w:r w:rsidRPr="009B4225">
        <w:rPr>
          <w:b/>
          <w:szCs w:val="24"/>
        </w:rPr>
        <w:t>Volume 03 - Projeto Elétrico e de Automação</w:t>
      </w:r>
    </w:p>
    <w:p w14:paraId="6336CF81" w14:textId="77777777" w:rsidR="00AD675B" w:rsidRPr="009B4225" w:rsidRDefault="00AD675B" w:rsidP="00AD675B">
      <w:pPr>
        <w:rPr>
          <w:b/>
          <w:szCs w:val="24"/>
        </w:rPr>
      </w:pPr>
      <w:r w:rsidRPr="009B4225">
        <w:rPr>
          <w:b/>
          <w:szCs w:val="24"/>
        </w:rPr>
        <w:t>Volume 04 - Projeto Estrutural</w:t>
      </w:r>
    </w:p>
    <w:p w14:paraId="48C383B8" w14:textId="77777777" w:rsidR="00AD675B" w:rsidRPr="009B4225" w:rsidRDefault="00AD675B" w:rsidP="00AD675B">
      <w:pPr>
        <w:rPr>
          <w:b/>
          <w:szCs w:val="24"/>
        </w:rPr>
      </w:pPr>
      <w:r w:rsidRPr="009B4225">
        <w:rPr>
          <w:b/>
          <w:szCs w:val="24"/>
        </w:rPr>
        <w:t>Volume 05 - Relação de Materiais, Serviços e Orçamentos</w:t>
      </w:r>
    </w:p>
    <w:p w14:paraId="0FA10D5A" w14:textId="77777777" w:rsidR="00AD675B" w:rsidRPr="009B4225" w:rsidRDefault="00AD675B" w:rsidP="00AD675B">
      <w:pPr>
        <w:rPr>
          <w:b/>
          <w:szCs w:val="24"/>
        </w:rPr>
      </w:pPr>
      <w:r w:rsidRPr="009B4225">
        <w:rPr>
          <w:b/>
          <w:szCs w:val="24"/>
        </w:rPr>
        <w:t>Volume 06 - Especificações Técnicas</w:t>
      </w:r>
    </w:p>
    <w:p w14:paraId="3089F190" w14:textId="77777777" w:rsidR="00AD675B" w:rsidRPr="009B4225" w:rsidRDefault="00AD675B" w:rsidP="00AD675B">
      <w:pPr>
        <w:rPr>
          <w:b/>
          <w:szCs w:val="24"/>
        </w:rPr>
      </w:pPr>
      <w:r w:rsidRPr="009B4225">
        <w:rPr>
          <w:b/>
          <w:szCs w:val="24"/>
        </w:rPr>
        <w:t>Volume 07 - Avaliação Socioambiental</w:t>
      </w:r>
    </w:p>
    <w:p w14:paraId="3705002C" w14:textId="77777777" w:rsidR="00AD675B" w:rsidRPr="009B4225" w:rsidRDefault="00AD675B" w:rsidP="00AD675B">
      <w:pPr>
        <w:rPr>
          <w:b/>
          <w:szCs w:val="24"/>
        </w:rPr>
      </w:pPr>
      <w:r w:rsidRPr="009B4225">
        <w:rPr>
          <w:b/>
          <w:szCs w:val="24"/>
        </w:rPr>
        <w:t>Volume 08 – Manual de Operação e Manutenção</w:t>
      </w:r>
    </w:p>
    <w:p w14:paraId="55E4702D" w14:textId="77777777" w:rsidR="00AD675B" w:rsidRPr="009B4225" w:rsidRDefault="00AD675B" w:rsidP="00AD675B">
      <w:pPr>
        <w:rPr>
          <w:b/>
          <w:szCs w:val="24"/>
        </w:rPr>
      </w:pPr>
      <w:r w:rsidRPr="009B4225">
        <w:rPr>
          <w:b/>
          <w:szCs w:val="24"/>
        </w:rPr>
        <w:t>Volume 09 - Relatório de Estudos Topográficos</w:t>
      </w:r>
      <w:r>
        <w:rPr>
          <w:b/>
          <w:szCs w:val="24"/>
        </w:rPr>
        <w:t xml:space="preserve"> e Levantamentos Cadastrais</w:t>
      </w:r>
    </w:p>
    <w:p w14:paraId="37B0402C" w14:textId="77777777" w:rsidR="00AD675B" w:rsidRPr="009B4225" w:rsidRDefault="00AD675B" w:rsidP="00AD675B">
      <w:pPr>
        <w:rPr>
          <w:b/>
          <w:szCs w:val="24"/>
        </w:rPr>
      </w:pPr>
      <w:r w:rsidRPr="009B4225">
        <w:rPr>
          <w:b/>
          <w:szCs w:val="24"/>
        </w:rPr>
        <w:t>Volume 10 - Relatório de Estudos Geotécnicos e Geológicos</w:t>
      </w:r>
    </w:p>
    <w:p w14:paraId="7F9A98F2" w14:textId="77777777" w:rsidR="00AD675B" w:rsidRPr="009B4225" w:rsidRDefault="00AD675B" w:rsidP="00AD675B">
      <w:pPr>
        <w:rPr>
          <w:b/>
          <w:szCs w:val="24"/>
        </w:rPr>
      </w:pPr>
      <w:r w:rsidRPr="009B4225">
        <w:rPr>
          <w:b/>
          <w:szCs w:val="24"/>
        </w:rPr>
        <w:t>Volume 11 – Relatório de Desapropriação</w:t>
      </w:r>
    </w:p>
    <w:p w14:paraId="67CB4754" w14:textId="77777777" w:rsidR="00AD675B" w:rsidRPr="000F43EF" w:rsidRDefault="00AD675B" w:rsidP="00AD675B">
      <w:pPr>
        <w:rPr>
          <w:rFonts w:cs="Arial"/>
          <w:b/>
          <w:color w:val="000080"/>
          <w:sz w:val="28"/>
          <w:szCs w:val="32"/>
        </w:rPr>
      </w:pPr>
      <w:r w:rsidRPr="009B4225">
        <w:rPr>
          <w:b/>
          <w:szCs w:val="24"/>
        </w:rPr>
        <w:t xml:space="preserve">Volume 12 – Viabilidade Econômica e Financeira </w:t>
      </w:r>
      <w:r w:rsidR="00F0422D">
        <w:br w:type="page"/>
      </w:r>
      <w:r w:rsidRPr="000F43EF">
        <w:rPr>
          <w:rFonts w:cs="Arial"/>
          <w:b/>
          <w:color w:val="000080"/>
          <w:sz w:val="28"/>
          <w:szCs w:val="32"/>
        </w:rPr>
        <w:lastRenderedPageBreak/>
        <w:t>Equipe Técnica</w:t>
      </w:r>
    </w:p>
    <w:p w14:paraId="7C7C45D7" w14:textId="77777777" w:rsidR="00AD675B" w:rsidRPr="00E1142A" w:rsidRDefault="00AD675B" w:rsidP="00AD675B">
      <w:pPr>
        <w:pStyle w:val="PargrafodaLista"/>
        <w:rPr>
          <w:rFonts w:cs="Arial"/>
        </w:rPr>
      </w:pPr>
    </w:p>
    <w:p w14:paraId="469051A0" w14:textId="77777777" w:rsidR="00AD675B" w:rsidRPr="000F43EF" w:rsidRDefault="00AD675B" w:rsidP="00AD675B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 xml:space="preserve">Aparecido Vanderlei </w:t>
      </w:r>
      <w:proofErr w:type="spellStart"/>
      <w:r w:rsidRPr="000F43EF">
        <w:rPr>
          <w:rFonts w:cs="Arial"/>
          <w:b/>
          <w:color w:val="000080"/>
          <w:sz w:val="28"/>
          <w:szCs w:val="32"/>
        </w:rPr>
        <w:t>Festi</w:t>
      </w:r>
      <w:proofErr w:type="spellEnd"/>
    </w:p>
    <w:p w14:paraId="29983F2B" w14:textId="77777777" w:rsidR="00AD675B" w:rsidRPr="000F43EF" w:rsidRDefault="00AD675B" w:rsidP="00AD675B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Engenheiro Agrimensor – Mestre em Engenharia Urbana</w:t>
      </w:r>
    </w:p>
    <w:p w14:paraId="50BC1881" w14:textId="77777777" w:rsidR="00AD675B" w:rsidRPr="000F43EF" w:rsidRDefault="00AD675B" w:rsidP="00AD675B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Coordenador do Projeto</w:t>
      </w:r>
    </w:p>
    <w:p w14:paraId="5B04FC6E" w14:textId="77777777" w:rsidR="00AD675B" w:rsidRPr="000F43EF" w:rsidRDefault="00AD675B" w:rsidP="00AD675B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CREA-SP: 0601452451</w:t>
      </w:r>
    </w:p>
    <w:p w14:paraId="6954F38E" w14:textId="77777777" w:rsidR="00AD675B" w:rsidRPr="000F43EF" w:rsidRDefault="00AD675B" w:rsidP="00AD675B">
      <w:pPr>
        <w:pStyle w:val="PargrafodaLista"/>
        <w:spacing w:line="276" w:lineRule="auto"/>
        <w:rPr>
          <w:rFonts w:cs="Arial"/>
          <w:sz w:val="22"/>
        </w:rPr>
      </w:pPr>
    </w:p>
    <w:p w14:paraId="7B10887E" w14:textId="77777777" w:rsidR="00AD675B" w:rsidRPr="000F43EF" w:rsidRDefault="00AD675B" w:rsidP="00AD675B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>Caio Villafanha Negro</w:t>
      </w:r>
    </w:p>
    <w:p w14:paraId="445137EB" w14:textId="77777777" w:rsidR="00AD675B" w:rsidRPr="000F43EF" w:rsidRDefault="00AD675B" w:rsidP="00AD675B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Engenheiro Ambiental</w:t>
      </w:r>
    </w:p>
    <w:p w14:paraId="7ADB0CCE" w14:textId="77777777" w:rsidR="00AD675B" w:rsidRPr="000F43EF" w:rsidRDefault="00AD675B" w:rsidP="00AD675B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CREA-SP: 505060456867</w:t>
      </w:r>
    </w:p>
    <w:p w14:paraId="40874441" w14:textId="77777777" w:rsidR="00AD675B" w:rsidRPr="000F43EF" w:rsidRDefault="00AD675B" w:rsidP="00AD675B">
      <w:pPr>
        <w:pStyle w:val="PargrafodaLista"/>
        <w:spacing w:line="276" w:lineRule="auto"/>
        <w:rPr>
          <w:rFonts w:cs="Arial"/>
          <w:sz w:val="22"/>
        </w:rPr>
      </w:pPr>
    </w:p>
    <w:p w14:paraId="2052508D" w14:textId="77777777" w:rsidR="00AD675B" w:rsidRPr="000F43EF" w:rsidRDefault="00AD675B" w:rsidP="00AD675B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 xml:space="preserve">Richard </w:t>
      </w:r>
      <w:proofErr w:type="spellStart"/>
      <w:r w:rsidRPr="000F43EF">
        <w:rPr>
          <w:rFonts w:cs="Arial"/>
          <w:b/>
          <w:color w:val="000080"/>
          <w:sz w:val="28"/>
          <w:szCs w:val="32"/>
        </w:rPr>
        <w:t>Ghussn</w:t>
      </w:r>
      <w:proofErr w:type="spellEnd"/>
    </w:p>
    <w:p w14:paraId="10E8EA06" w14:textId="77777777" w:rsidR="00AD675B" w:rsidRPr="000F43EF" w:rsidRDefault="00AD675B" w:rsidP="00AD675B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Engenheiro Civil</w:t>
      </w:r>
    </w:p>
    <w:p w14:paraId="52668F84" w14:textId="77777777" w:rsidR="00AD675B" w:rsidRPr="000F43EF" w:rsidRDefault="00AD675B" w:rsidP="00AD675B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CREA-SP: 505060456867</w:t>
      </w:r>
    </w:p>
    <w:p w14:paraId="439CA2A7" w14:textId="77777777" w:rsidR="00AD675B" w:rsidRPr="000F43EF" w:rsidRDefault="00AD675B" w:rsidP="00AD675B">
      <w:pPr>
        <w:pStyle w:val="PargrafodaLista"/>
        <w:spacing w:line="276" w:lineRule="auto"/>
        <w:rPr>
          <w:rFonts w:cs="Arial"/>
          <w:sz w:val="22"/>
        </w:rPr>
      </w:pPr>
    </w:p>
    <w:p w14:paraId="6B18C97E" w14:textId="77777777" w:rsidR="00AD675B" w:rsidRPr="000F43EF" w:rsidRDefault="00AD675B" w:rsidP="00AD675B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 xml:space="preserve">Rachid </w:t>
      </w:r>
      <w:proofErr w:type="spellStart"/>
      <w:r w:rsidRPr="000F43EF">
        <w:rPr>
          <w:rFonts w:cs="Arial"/>
          <w:b/>
          <w:color w:val="000080"/>
          <w:sz w:val="28"/>
          <w:szCs w:val="32"/>
        </w:rPr>
        <w:t>Tauaf</w:t>
      </w:r>
      <w:proofErr w:type="spellEnd"/>
      <w:r>
        <w:rPr>
          <w:rFonts w:cs="Arial"/>
          <w:b/>
          <w:color w:val="000080"/>
          <w:sz w:val="28"/>
          <w:szCs w:val="32"/>
        </w:rPr>
        <w:t xml:space="preserve"> </w:t>
      </w:r>
      <w:proofErr w:type="spellStart"/>
      <w:r>
        <w:rPr>
          <w:rFonts w:cs="Arial"/>
          <w:b/>
          <w:color w:val="000080"/>
          <w:sz w:val="28"/>
          <w:szCs w:val="32"/>
        </w:rPr>
        <w:t>Toute</w:t>
      </w:r>
      <w:proofErr w:type="spellEnd"/>
    </w:p>
    <w:p w14:paraId="30F6C509" w14:textId="77777777" w:rsidR="00AD675B" w:rsidRPr="000F43EF" w:rsidRDefault="00AD675B" w:rsidP="00AD675B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Engenheiro Químico</w:t>
      </w:r>
    </w:p>
    <w:p w14:paraId="05F1B13B" w14:textId="77777777" w:rsidR="00AD675B" w:rsidRPr="000F43EF" w:rsidRDefault="00AD675B" w:rsidP="00AD675B">
      <w:pPr>
        <w:pStyle w:val="PargrafodaLista"/>
        <w:spacing w:line="276" w:lineRule="auto"/>
        <w:rPr>
          <w:rFonts w:cs="Arial"/>
          <w:sz w:val="22"/>
        </w:rPr>
      </w:pPr>
      <w:r w:rsidRPr="00442EF3">
        <w:rPr>
          <w:rFonts w:cs="Arial"/>
          <w:sz w:val="22"/>
        </w:rPr>
        <w:t xml:space="preserve">CREA-SP: </w:t>
      </w:r>
      <w:bookmarkStart w:id="2" w:name="_Hlk479862427"/>
      <w:r w:rsidRPr="00442EF3">
        <w:rPr>
          <w:rFonts w:cs="Arial"/>
          <w:sz w:val="22"/>
        </w:rPr>
        <w:t>0601086968/D</w:t>
      </w:r>
    </w:p>
    <w:p w14:paraId="2428D870" w14:textId="77777777" w:rsidR="00AD675B" w:rsidRPr="000F43EF" w:rsidRDefault="00AD675B" w:rsidP="00AD675B">
      <w:pPr>
        <w:pStyle w:val="PargrafodaLista"/>
        <w:spacing w:line="276" w:lineRule="auto"/>
        <w:rPr>
          <w:rFonts w:cs="Arial"/>
          <w:sz w:val="22"/>
        </w:rPr>
      </w:pPr>
    </w:p>
    <w:p w14:paraId="4E03F669" w14:textId="77777777" w:rsidR="00AD675B" w:rsidRPr="000F43EF" w:rsidRDefault="00AD675B" w:rsidP="00AD675B">
      <w:pPr>
        <w:rPr>
          <w:rFonts w:cs="Arial"/>
          <w:b/>
          <w:color w:val="000080"/>
          <w:sz w:val="28"/>
          <w:szCs w:val="32"/>
        </w:rPr>
      </w:pPr>
      <w:r>
        <w:rPr>
          <w:rFonts w:cs="Arial"/>
          <w:b/>
          <w:color w:val="000080"/>
          <w:sz w:val="28"/>
          <w:szCs w:val="32"/>
        </w:rPr>
        <w:t>Adriano Magno Rabello</w:t>
      </w:r>
    </w:p>
    <w:p w14:paraId="0910FD0E" w14:textId="77777777" w:rsidR="00AD675B" w:rsidRPr="000F43EF" w:rsidRDefault="00AD675B" w:rsidP="00AD675B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 xml:space="preserve">Engenheiro </w:t>
      </w:r>
      <w:r>
        <w:rPr>
          <w:rFonts w:cs="Arial"/>
          <w:sz w:val="22"/>
        </w:rPr>
        <w:t>Eletricista - Eletrônica</w:t>
      </w:r>
    </w:p>
    <w:p w14:paraId="6BC8AC91" w14:textId="77777777" w:rsidR="00AD675B" w:rsidRPr="000F43EF" w:rsidRDefault="00AD675B" w:rsidP="00AD675B">
      <w:pPr>
        <w:pStyle w:val="PargrafodaLista"/>
        <w:spacing w:line="276" w:lineRule="auto"/>
        <w:rPr>
          <w:rFonts w:cs="Arial"/>
          <w:sz w:val="22"/>
        </w:rPr>
      </w:pPr>
      <w:r w:rsidRPr="00442EF3">
        <w:rPr>
          <w:rFonts w:cs="Arial"/>
          <w:sz w:val="22"/>
        </w:rPr>
        <w:t xml:space="preserve">CREA-SP: </w:t>
      </w:r>
      <w:r>
        <w:rPr>
          <w:rFonts w:cs="Arial"/>
          <w:sz w:val="22"/>
        </w:rPr>
        <w:t>5069015167</w:t>
      </w:r>
    </w:p>
    <w:bookmarkEnd w:id="2"/>
    <w:p w14:paraId="0C913682" w14:textId="77777777" w:rsidR="00AD675B" w:rsidRPr="000F43EF" w:rsidRDefault="00AD675B" w:rsidP="00AD675B">
      <w:pPr>
        <w:pStyle w:val="PargrafodaLista"/>
        <w:spacing w:line="276" w:lineRule="auto"/>
        <w:rPr>
          <w:rFonts w:cs="Arial"/>
          <w:sz w:val="22"/>
        </w:rPr>
      </w:pPr>
    </w:p>
    <w:p w14:paraId="39E4C835" w14:textId="77777777" w:rsidR="00AD675B" w:rsidRPr="000F43EF" w:rsidRDefault="00AD675B" w:rsidP="00AD675B">
      <w:pPr>
        <w:rPr>
          <w:rFonts w:cs="Arial"/>
          <w:b/>
          <w:color w:val="000080"/>
          <w:sz w:val="28"/>
          <w:szCs w:val="32"/>
        </w:rPr>
      </w:pPr>
      <w:r>
        <w:rPr>
          <w:rFonts w:cs="Arial"/>
          <w:b/>
          <w:color w:val="000080"/>
          <w:sz w:val="28"/>
          <w:szCs w:val="32"/>
        </w:rPr>
        <w:t xml:space="preserve">Larissa </w:t>
      </w:r>
      <w:proofErr w:type="spellStart"/>
      <w:r>
        <w:rPr>
          <w:rFonts w:cs="Arial"/>
          <w:b/>
          <w:color w:val="000080"/>
          <w:sz w:val="28"/>
          <w:szCs w:val="32"/>
        </w:rPr>
        <w:t>Segato</w:t>
      </w:r>
      <w:proofErr w:type="spellEnd"/>
    </w:p>
    <w:p w14:paraId="18E16ED3" w14:textId="77777777" w:rsidR="00AD675B" w:rsidRDefault="00AD675B" w:rsidP="00AD675B">
      <w:pPr>
        <w:pStyle w:val="PargrafodaLista"/>
        <w:spacing w:line="276" w:lineRule="auto"/>
        <w:rPr>
          <w:rFonts w:cs="Arial"/>
          <w:sz w:val="22"/>
        </w:rPr>
      </w:pPr>
      <w:r>
        <w:rPr>
          <w:rFonts w:cs="Arial"/>
          <w:sz w:val="22"/>
        </w:rPr>
        <w:t>Desenhista Projetista</w:t>
      </w:r>
    </w:p>
    <w:p w14:paraId="1B6558C4" w14:textId="77777777" w:rsidR="00AD675B" w:rsidRPr="000F43EF" w:rsidRDefault="00AD675B" w:rsidP="00AD675B">
      <w:pPr>
        <w:pStyle w:val="PargrafodaLista"/>
        <w:spacing w:line="276" w:lineRule="auto"/>
        <w:rPr>
          <w:rFonts w:cs="Arial"/>
          <w:sz w:val="22"/>
        </w:rPr>
      </w:pPr>
    </w:p>
    <w:p w14:paraId="1A0B0EF4" w14:textId="77777777" w:rsidR="00AD675B" w:rsidRPr="000F43EF" w:rsidRDefault="00AD675B" w:rsidP="00AD675B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 xml:space="preserve">Luiz Eduardo </w:t>
      </w:r>
      <w:proofErr w:type="spellStart"/>
      <w:r w:rsidRPr="000F43EF">
        <w:rPr>
          <w:rFonts w:cs="Arial"/>
          <w:b/>
          <w:color w:val="000080"/>
          <w:sz w:val="28"/>
          <w:szCs w:val="32"/>
        </w:rPr>
        <w:t>Canaan</w:t>
      </w:r>
      <w:proofErr w:type="spellEnd"/>
    </w:p>
    <w:p w14:paraId="35495F83" w14:textId="77777777" w:rsidR="00AD675B" w:rsidRPr="000F43EF" w:rsidRDefault="00AD675B" w:rsidP="00AD675B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Desenhista Projetista</w:t>
      </w:r>
    </w:p>
    <w:p w14:paraId="5AE1F942" w14:textId="77777777" w:rsidR="00AD675B" w:rsidRPr="000F43EF" w:rsidRDefault="00AD675B" w:rsidP="00AD675B">
      <w:pPr>
        <w:pStyle w:val="PargrafodaLista"/>
        <w:spacing w:line="276" w:lineRule="auto"/>
        <w:rPr>
          <w:rFonts w:cs="Arial"/>
          <w:sz w:val="22"/>
        </w:rPr>
      </w:pPr>
    </w:p>
    <w:p w14:paraId="2A243C8F" w14:textId="77777777" w:rsidR="00AD675B" w:rsidRPr="000F43EF" w:rsidRDefault="00AD675B" w:rsidP="00AD675B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>Mariana Araújo Nogueira</w:t>
      </w:r>
    </w:p>
    <w:p w14:paraId="4B33FCC9" w14:textId="77777777" w:rsidR="00AD675B" w:rsidRPr="000F43EF" w:rsidRDefault="00AD675B" w:rsidP="00AD675B">
      <w:pPr>
        <w:pStyle w:val="PargrafodaLista"/>
        <w:spacing w:line="276" w:lineRule="auto"/>
        <w:rPr>
          <w:rFonts w:cs="Arial"/>
          <w:sz w:val="22"/>
        </w:rPr>
      </w:pPr>
      <w:r>
        <w:rPr>
          <w:rFonts w:cs="Arial"/>
          <w:sz w:val="22"/>
        </w:rPr>
        <w:t>Auxiliar Técnica</w:t>
      </w:r>
      <w:r w:rsidRPr="000F43EF">
        <w:rPr>
          <w:rFonts w:cs="Arial"/>
          <w:sz w:val="22"/>
        </w:rPr>
        <w:t xml:space="preserve"> em Engenharia Civil</w:t>
      </w:r>
    </w:p>
    <w:p w14:paraId="067CA66C" w14:textId="4C6C0A13" w:rsidR="00DD71E2" w:rsidRPr="000F5EAC" w:rsidRDefault="00211C9E" w:rsidP="00AD675B">
      <w:r w:rsidRPr="000F43EF">
        <w:rPr>
          <w:b/>
          <w:sz w:val="28"/>
          <w:szCs w:val="24"/>
        </w:rPr>
        <w:br w:type="page"/>
      </w:r>
    </w:p>
    <w:p w14:paraId="4B993C0B" w14:textId="77777777" w:rsidR="00AD675B" w:rsidRDefault="00AD675B" w:rsidP="00DD71E2">
      <w:pPr>
        <w:spacing w:before="12000"/>
        <w:jc w:val="right"/>
        <w:rPr>
          <w:b/>
          <w:color w:val="000080"/>
          <w:sz w:val="32"/>
          <w:szCs w:val="32"/>
        </w:rPr>
      </w:pPr>
    </w:p>
    <w:p w14:paraId="770925B1" w14:textId="247585C2" w:rsidR="00DD71E2" w:rsidRPr="000F5EAC" w:rsidRDefault="00DD71E2" w:rsidP="00DD71E2">
      <w:pPr>
        <w:spacing w:before="12000"/>
        <w:jc w:val="right"/>
        <w:rPr>
          <w:b/>
          <w:color w:val="000080"/>
          <w:sz w:val="32"/>
          <w:szCs w:val="32"/>
        </w:rPr>
      </w:pPr>
      <w:r w:rsidRPr="000F5EAC">
        <w:rPr>
          <w:b/>
          <w:color w:val="000080"/>
          <w:sz w:val="32"/>
          <w:szCs w:val="32"/>
        </w:rPr>
        <w:t>ÍNDICE</w:t>
      </w:r>
    </w:p>
    <w:p w14:paraId="34F7FACD" w14:textId="77777777" w:rsidR="00DD71E2" w:rsidRPr="000F5EAC" w:rsidRDefault="00DD71E2" w:rsidP="00DD71E2">
      <w:pPr>
        <w:jc w:val="center"/>
      </w:pPr>
    </w:p>
    <w:p w14:paraId="285D5BEC" w14:textId="77777777" w:rsidR="00211C9E" w:rsidRDefault="00211C9E" w:rsidP="00211C9E">
      <w:pPr>
        <w:rPr>
          <w:b/>
          <w:bCs/>
          <w:color w:val="000080"/>
        </w:rPr>
      </w:pPr>
      <w:r w:rsidRPr="00211C9E">
        <w:rPr>
          <w:b/>
          <w:bCs/>
          <w:color w:val="000080"/>
        </w:rPr>
        <w:lastRenderedPageBreak/>
        <w:t>ELABORAÇÃO DE PROJETO BÁSICO DE ENGENHARIA, CONTEMPLANDO A VERIFICAÇÃO, AVALIAÇÃO, RETIFICAÇÃO, ADEQUAÇÃO E COMPLEMENTAÇÃO DOS SERVIÇOS DE AMPLIAÇÃO / IMPLANTAÇÃO DE UNIDADES INTEGRANTES DOS SISTEMAS DE ESGOTAMENTO SANITÁRIO NAS CIDADES DE PARAMIRIM E RIO DO PIRES, NO ESTADO DA BAHIA.</w:t>
      </w:r>
    </w:p>
    <w:p w14:paraId="209C3139" w14:textId="084920C5" w:rsidR="00211C9E" w:rsidRDefault="00211C9E" w:rsidP="00211C9E">
      <w:pPr>
        <w:jc w:val="center"/>
        <w:rPr>
          <w:rFonts w:cs="Arial"/>
          <w:b/>
          <w:color w:val="000080"/>
          <w:szCs w:val="32"/>
        </w:rPr>
      </w:pPr>
      <w:r w:rsidRPr="00211C9E">
        <w:rPr>
          <w:rFonts w:cs="Arial"/>
          <w:b/>
          <w:color w:val="000080"/>
          <w:szCs w:val="32"/>
        </w:rPr>
        <w:t xml:space="preserve">ETAPA </w:t>
      </w:r>
      <w:r w:rsidR="00310BB7">
        <w:rPr>
          <w:rFonts w:cs="Arial"/>
          <w:b/>
          <w:color w:val="000080"/>
          <w:szCs w:val="32"/>
        </w:rPr>
        <w:t>02</w:t>
      </w:r>
      <w:r w:rsidRPr="00211C9E">
        <w:rPr>
          <w:rFonts w:cs="Arial"/>
          <w:b/>
          <w:color w:val="000080"/>
          <w:szCs w:val="32"/>
        </w:rPr>
        <w:t xml:space="preserve"> –</w:t>
      </w:r>
      <w:r w:rsidR="00AD675B">
        <w:rPr>
          <w:rFonts w:cs="Arial"/>
          <w:b/>
          <w:color w:val="000080"/>
          <w:szCs w:val="32"/>
        </w:rPr>
        <w:t xml:space="preserve"> </w:t>
      </w:r>
      <w:r w:rsidR="00310BB7">
        <w:rPr>
          <w:rFonts w:cs="Arial"/>
          <w:b/>
          <w:color w:val="000080"/>
          <w:szCs w:val="32"/>
        </w:rPr>
        <w:t>Projeto Básico</w:t>
      </w:r>
      <w:r w:rsidR="00AD675B">
        <w:rPr>
          <w:rFonts w:cs="Arial"/>
          <w:b/>
          <w:color w:val="000080"/>
          <w:szCs w:val="32"/>
        </w:rPr>
        <w:t xml:space="preserve"> de Engenharia</w:t>
      </w:r>
    </w:p>
    <w:p w14:paraId="23190BEF" w14:textId="29B69CC8" w:rsidR="00BF4E7C" w:rsidRDefault="00211C9E" w:rsidP="00211C9E">
      <w:pPr>
        <w:jc w:val="center"/>
        <w:rPr>
          <w:rFonts w:cs="Arial"/>
          <w:b/>
          <w:color w:val="000080"/>
          <w:szCs w:val="32"/>
        </w:rPr>
      </w:pPr>
      <w:r w:rsidRPr="00211C9E">
        <w:rPr>
          <w:rFonts w:cs="Arial"/>
          <w:b/>
          <w:color w:val="000080"/>
          <w:szCs w:val="32"/>
        </w:rPr>
        <w:t xml:space="preserve">Volume </w:t>
      </w:r>
      <w:r w:rsidR="00AD675B">
        <w:rPr>
          <w:rFonts w:cs="Arial"/>
          <w:b/>
          <w:color w:val="000080"/>
          <w:szCs w:val="32"/>
        </w:rPr>
        <w:t>09</w:t>
      </w:r>
      <w:r w:rsidR="000A04CE">
        <w:rPr>
          <w:rFonts w:cs="Arial"/>
          <w:b/>
          <w:color w:val="000080"/>
          <w:szCs w:val="32"/>
        </w:rPr>
        <w:t xml:space="preserve"> </w:t>
      </w:r>
      <w:r w:rsidRPr="00211C9E">
        <w:rPr>
          <w:rFonts w:cs="Arial"/>
          <w:b/>
          <w:color w:val="000080"/>
          <w:szCs w:val="32"/>
        </w:rPr>
        <w:t>–</w:t>
      </w:r>
      <w:r w:rsidR="00310BB7">
        <w:rPr>
          <w:rFonts w:cs="Arial"/>
          <w:b/>
          <w:color w:val="000080"/>
          <w:szCs w:val="32"/>
        </w:rPr>
        <w:t xml:space="preserve"> </w:t>
      </w:r>
      <w:r w:rsidR="00124C9D" w:rsidRPr="00124C9D">
        <w:rPr>
          <w:rFonts w:cs="Arial"/>
          <w:b/>
          <w:color w:val="000080"/>
          <w:szCs w:val="32"/>
        </w:rPr>
        <w:t>Relatório de Estudos Topográficos</w:t>
      </w:r>
      <w:r w:rsidR="00AD675B">
        <w:rPr>
          <w:rFonts w:cs="Arial"/>
          <w:b/>
          <w:color w:val="000080"/>
          <w:szCs w:val="32"/>
        </w:rPr>
        <w:t xml:space="preserve"> e Levantamentos Cadastrais</w:t>
      </w:r>
    </w:p>
    <w:p w14:paraId="12EB9A75" w14:textId="77777777" w:rsidR="00211C9E" w:rsidRPr="00211C9E" w:rsidRDefault="00CF48C9" w:rsidP="00211C9E">
      <w:pPr>
        <w:jc w:val="center"/>
        <w:rPr>
          <w:rFonts w:cs="Arial"/>
          <w:b/>
          <w:color w:val="000080"/>
          <w:szCs w:val="32"/>
        </w:rPr>
      </w:pPr>
      <w:r>
        <w:rPr>
          <w:rFonts w:cs="Arial"/>
          <w:b/>
          <w:color w:val="000080"/>
          <w:szCs w:val="32"/>
        </w:rPr>
        <w:t>RIO DO PIRES</w:t>
      </w:r>
      <w:r w:rsidR="00211C9E" w:rsidRPr="00211C9E">
        <w:rPr>
          <w:rFonts w:cs="Arial"/>
          <w:b/>
          <w:color w:val="000080"/>
          <w:szCs w:val="32"/>
        </w:rPr>
        <w:t>-BA</w:t>
      </w:r>
    </w:p>
    <w:p w14:paraId="73912AAE" w14:textId="77777777" w:rsidR="00211C9E" w:rsidRDefault="00211C9E" w:rsidP="00DD71E2">
      <w:pPr>
        <w:jc w:val="center"/>
        <w:rPr>
          <w:rFonts w:cs="Arial"/>
          <w:b/>
          <w:color w:val="000080"/>
          <w:szCs w:val="32"/>
        </w:rPr>
      </w:pPr>
    </w:p>
    <w:p w14:paraId="231F4D8C" w14:textId="77777777" w:rsidR="00DD71E2" w:rsidRDefault="00DD71E2" w:rsidP="00DD71E2">
      <w:pPr>
        <w:jc w:val="center"/>
        <w:rPr>
          <w:rFonts w:cs="Arial"/>
          <w:b/>
          <w:color w:val="000080"/>
          <w:sz w:val="32"/>
          <w:szCs w:val="32"/>
        </w:rPr>
      </w:pPr>
      <w:r w:rsidRPr="00485B4C">
        <w:rPr>
          <w:rFonts w:cs="Arial"/>
          <w:b/>
          <w:color w:val="000080"/>
          <w:sz w:val="32"/>
          <w:szCs w:val="32"/>
        </w:rPr>
        <w:t>ÍNDICE</w:t>
      </w:r>
    </w:p>
    <w:p w14:paraId="02EEC2EA" w14:textId="77777777" w:rsidR="004D5872" w:rsidRPr="00485B4C" w:rsidRDefault="004D5872" w:rsidP="00DD71E2">
      <w:pPr>
        <w:jc w:val="center"/>
        <w:rPr>
          <w:rFonts w:cs="Arial"/>
          <w:b/>
          <w:color w:val="000080"/>
          <w:sz w:val="32"/>
          <w:szCs w:val="32"/>
        </w:rPr>
      </w:pPr>
    </w:p>
    <w:bookmarkStart w:id="3" w:name="_GoBack"/>
    <w:bookmarkEnd w:id="3"/>
    <w:p w14:paraId="6B860FA3" w14:textId="7A28981D" w:rsidR="00BE2BE5" w:rsidRDefault="00CD3EF9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3301776" w:history="1">
        <w:r w:rsidR="00BE2BE5" w:rsidRPr="006A59BA">
          <w:rPr>
            <w:rStyle w:val="Hyperlink"/>
            <w:noProof/>
          </w:rPr>
          <w:t>APRESENTAÇÃO</w:t>
        </w:r>
        <w:r w:rsidR="00BE2BE5">
          <w:rPr>
            <w:noProof/>
            <w:webHidden/>
          </w:rPr>
          <w:tab/>
        </w:r>
        <w:r w:rsidR="00BE2BE5">
          <w:rPr>
            <w:noProof/>
            <w:webHidden/>
          </w:rPr>
          <w:fldChar w:fldCharType="begin"/>
        </w:r>
        <w:r w:rsidR="00BE2BE5">
          <w:rPr>
            <w:noProof/>
            <w:webHidden/>
          </w:rPr>
          <w:instrText xml:space="preserve"> PAGEREF _Toc3301776 \h </w:instrText>
        </w:r>
        <w:r w:rsidR="00BE2BE5">
          <w:rPr>
            <w:noProof/>
            <w:webHidden/>
          </w:rPr>
        </w:r>
        <w:r w:rsidR="00BE2BE5">
          <w:rPr>
            <w:noProof/>
            <w:webHidden/>
          </w:rPr>
          <w:fldChar w:fldCharType="separate"/>
        </w:r>
        <w:r w:rsidR="00BE2BE5">
          <w:rPr>
            <w:noProof/>
            <w:webHidden/>
          </w:rPr>
          <w:t>11</w:t>
        </w:r>
        <w:r w:rsidR="00BE2BE5">
          <w:rPr>
            <w:noProof/>
            <w:webHidden/>
          </w:rPr>
          <w:fldChar w:fldCharType="end"/>
        </w:r>
      </w:hyperlink>
    </w:p>
    <w:p w14:paraId="1112E3F1" w14:textId="1CF0C556" w:rsidR="00BE2BE5" w:rsidRDefault="00BE2BE5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1777" w:history="1">
        <w:r w:rsidRPr="006A59BA">
          <w:rPr>
            <w:rStyle w:val="Hyperlink"/>
            <w:noProof/>
          </w:rPr>
          <w:t>1 INTRODUÇÃO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_Toc3301777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CBF549E" w14:textId="2ED4A780" w:rsidR="00BE2BE5" w:rsidRDefault="00BE2BE5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1778" w:history="1">
        <w:r w:rsidRPr="006A59BA">
          <w:rPr>
            <w:rStyle w:val="Hyperlink"/>
            <w:noProof/>
          </w:rPr>
          <w:t>2 ESTUDOS TOPOGRÁFICOS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_Toc3301778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31DF07C" w14:textId="01063F97" w:rsidR="00BE2BE5" w:rsidRDefault="00BE2BE5">
      <w:pPr>
        <w:pStyle w:val="Sumrio2"/>
        <w:rPr>
          <w:rFonts w:asciiTheme="minorHAnsi" w:eastAsiaTheme="minorEastAsia" w:hAnsiTheme="minorHAnsi" w:cstheme="minorBidi"/>
          <w:sz w:val="22"/>
        </w:rPr>
      </w:pPr>
      <w:hyperlink w:anchor="_Toc3301779" w:history="1">
        <w:r w:rsidRPr="006A59BA">
          <w:rPr>
            <w:rStyle w:val="Hyperlink"/>
          </w:rPr>
          <w:t>2.1 Equipe de Trabalho Mobilizada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_Toc3301779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5E9FC300" w14:textId="2601EAE8" w:rsidR="00BE2BE5" w:rsidRDefault="00BE2BE5">
      <w:pPr>
        <w:pStyle w:val="Sumrio2"/>
        <w:rPr>
          <w:rFonts w:asciiTheme="minorHAnsi" w:eastAsiaTheme="minorEastAsia" w:hAnsiTheme="minorHAnsi" w:cstheme="minorBidi"/>
          <w:sz w:val="22"/>
        </w:rPr>
      </w:pPr>
      <w:hyperlink w:anchor="_Toc3301780" w:history="1">
        <w:r w:rsidRPr="006A59BA">
          <w:rPr>
            <w:rStyle w:val="Hyperlink"/>
          </w:rPr>
          <w:t>2.2 Equipamentos Utilizados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_Toc3301780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3208BDE1" w14:textId="28550D9D" w:rsidR="00BE2BE5" w:rsidRDefault="00BE2BE5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1781" w:history="1">
        <w:r w:rsidRPr="006A59BA">
          <w:rPr>
            <w:rStyle w:val="Hyperlink"/>
            <w:noProof/>
          </w:rPr>
          <w:t>3 LEVANTAMENTOS CADASTRAIS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_Toc3301781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4692347" w14:textId="0224227A" w:rsidR="00BE2BE5" w:rsidRDefault="00BE2BE5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01782" w:history="1">
        <w:r w:rsidRPr="006A59BA">
          <w:rPr>
            <w:rStyle w:val="Hyperlink"/>
            <w:noProof/>
          </w:rPr>
          <w:t>4 DESENHOS CADASTRAIS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_Toc3301782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07924B73" w14:textId="552E47D1" w:rsidR="00485B4C" w:rsidRDefault="00CD3EF9">
      <w:pPr>
        <w:rPr>
          <w:b/>
          <w:bCs/>
        </w:rPr>
      </w:pPr>
      <w:r>
        <w:rPr>
          <w:sz w:val="20"/>
        </w:rPr>
        <w:fldChar w:fldCharType="end"/>
      </w:r>
    </w:p>
    <w:p w14:paraId="02B6C71D" w14:textId="77777777" w:rsidR="00BE2BE5" w:rsidRPr="00B31573" w:rsidRDefault="00334431" w:rsidP="00BE2BE5">
      <w:pPr>
        <w:pStyle w:val="Ttulo1"/>
        <w:numPr>
          <w:ilvl w:val="0"/>
          <w:numId w:val="0"/>
        </w:numPr>
        <w:ind w:left="432"/>
      </w:pPr>
      <w:r>
        <w:br w:type="page"/>
      </w:r>
      <w:bookmarkStart w:id="4" w:name="_Toc3298447"/>
      <w:bookmarkStart w:id="5" w:name="_Toc3301776"/>
      <w:r w:rsidR="00BE2BE5" w:rsidRPr="00B31573">
        <w:lastRenderedPageBreak/>
        <w:t>APRESENTAÇÃO</w:t>
      </w:r>
      <w:bookmarkEnd w:id="4"/>
      <w:bookmarkEnd w:id="5"/>
    </w:p>
    <w:p w14:paraId="390142C8" w14:textId="77777777" w:rsidR="00BE2BE5" w:rsidRPr="00D75BEA" w:rsidRDefault="00BE2BE5" w:rsidP="00BE2BE5"/>
    <w:p w14:paraId="006BC2B0" w14:textId="77777777" w:rsidR="00BE2BE5" w:rsidRPr="00D75BEA" w:rsidRDefault="00BE2BE5" w:rsidP="00BE2BE5">
      <w:pPr>
        <w:pStyle w:val="PargrafodaLista"/>
      </w:pPr>
      <w:r w:rsidRPr="00D75BEA">
        <w:t xml:space="preserve">Verificado os problemas de saneamento existentes nos municípios de Paramirim e Rio do Pires, no estado da Bahia, após a não conclusão das obras do sistema de esgotamento sanitário, a </w:t>
      </w:r>
      <w:r w:rsidRPr="00D75BEA">
        <w:rPr>
          <w:b/>
        </w:rPr>
        <w:t>CODEVASF</w:t>
      </w:r>
      <w:r w:rsidRPr="00D75BEA">
        <w:t xml:space="preserve"> – Companhia de Desenvolvimento dos Vales do São Francisco e do Parnaíba, empresa pública vinculada ao Ministério da Integração Nacional, realizou licitação para elaboração de projeto básico de engenharia com o objetivo de verificar, avaliar, retificar, adequar e complementar os serviços de ampliação e/ou implantação de unidades integrantes dos sistemas de esgotamento sanitário dos dois municípios, compreendendo: redes coletoras, estações elevatórias, linhas de recalque, estações de tratamento e emissários, incluindo instalações elétricas e hidráulicas, estruturas em concreto, projetos urbanísticos e de drenagem e respectivas avaliações ambientais dos sistemas a serem implantados.</w:t>
      </w:r>
    </w:p>
    <w:p w14:paraId="41187DC1" w14:textId="77777777" w:rsidR="00BE2BE5" w:rsidRPr="00D75BEA" w:rsidRDefault="00BE2BE5" w:rsidP="00BE2BE5">
      <w:pPr>
        <w:pStyle w:val="PargrafodaLista"/>
      </w:pPr>
      <w:r w:rsidRPr="00D75BEA">
        <w:t>Em prosseguimento ao processo licitatório, os serviços foram conferidos à empresa FESTI &amp; FESTI CONSULTORIA E PLANEJAMENTO LTDA. EPP. Os principais dados e informações que caracterizaram o contrato são:</w:t>
      </w:r>
    </w:p>
    <w:p w14:paraId="639D2835" w14:textId="77777777" w:rsidR="00BE2BE5" w:rsidRPr="00D75BEA" w:rsidRDefault="00BE2BE5" w:rsidP="00BE2BE5">
      <w:pPr>
        <w:pStyle w:val="PargrafodaLista"/>
        <w:rPr>
          <w:rFonts w:cs="Arial"/>
          <w:sz w:val="22"/>
          <w:szCs w:val="22"/>
        </w:rPr>
      </w:pPr>
      <w:r w:rsidRPr="00D75BEA">
        <w:rPr>
          <w:rFonts w:eastAsia="SymbolMT" w:hint="eastAsia"/>
        </w:rPr>
        <w:t>−</w:t>
      </w:r>
      <w:r w:rsidRPr="00D75BEA">
        <w:rPr>
          <w:rFonts w:eastAsia="SymbolMT"/>
        </w:rPr>
        <w:t xml:space="preserve"> </w:t>
      </w:r>
      <w:r w:rsidRPr="00D75BEA">
        <w:t xml:space="preserve">Tipo/Identificação da Licitação: </w:t>
      </w:r>
      <w:r w:rsidRPr="00D75BEA">
        <w:rPr>
          <w:rFonts w:cs="Arial"/>
          <w:b/>
          <w:sz w:val="22"/>
          <w:szCs w:val="22"/>
        </w:rPr>
        <w:t>RDC – ELETRÔNICO / EDITAL Nº 9/2017</w:t>
      </w:r>
    </w:p>
    <w:p w14:paraId="1F1C6F6B" w14:textId="77777777" w:rsidR="00BE2BE5" w:rsidRPr="00D75BEA" w:rsidRDefault="00BE2BE5" w:rsidP="00BE2BE5">
      <w:pPr>
        <w:pStyle w:val="PargrafodaLista"/>
        <w:rPr>
          <w:b/>
        </w:rPr>
      </w:pPr>
      <w:r w:rsidRPr="00D75BEA">
        <w:rPr>
          <w:rFonts w:eastAsia="SymbolMT" w:hint="eastAsia"/>
        </w:rPr>
        <w:t>−</w:t>
      </w:r>
      <w:r w:rsidRPr="00D75BEA">
        <w:rPr>
          <w:rFonts w:eastAsia="SymbolMT"/>
        </w:rPr>
        <w:t xml:space="preserve"> </w:t>
      </w:r>
      <w:r w:rsidRPr="00D75BEA">
        <w:t xml:space="preserve">Data da Licitação: </w:t>
      </w:r>
      <w:r w:rsidRPr="00D75BEA">
        <w:rPr>
          <w:b/>
        </w:rPr>
        <w:t>11/07/2017;</w:t>
      </w:r>
    </w:p>
    <w:p w14:paraId="20EB2082" w14:textId="77777777" w:rsidR="00BE2BE5" w:rsidRPr="00D75BEA" w:rsidRDefault="00BE2BE5" w:rsidP="00BE2BE5">
      <w:pPr>
        <w:pStyle w:val="PargrafodaLista"/>
      </w:pPr>
      <w:r w:rsidRPr="00D75BEA">
        <w:rPr>
          <w:rFonts w:eastAsia="SymbolMT" w:hint="eastAsia"/>
        </w:rPr>
        <w:t>−</w:t>
      </w:r>
      <w:r w:rsidRPr="00D75BEA">
        <w:rPr>
          <w:rFonts w:eastAsia="SymbolMT" w:hint="eastAsia"/>
        </w:rPr>
        <w:t xml:space="preserve"> </w:t>
      </w:r>
      <w:r w:rsidRPr="00D75BEA">
        <w:t xml:space="preserve">Processo Nº: </w:t>
      </w:r>
      <w:r w:rsidRPr="00D75BEA">
        <w:rPr>
          <w:b/>
        </w:rPr>
        <w:t>59500.000331/2017-16;</w:t>
      </w:r>
    </w:p>
    <w:p w14:paraId="774ADD63" w14:textId="77777777" w:rsidR="00BE2BE5" w:rsidRPr="00D75BEA" w:rsidRDefault="00BE2BE5" w:rsidP="00BE2BE5">
      <w:pPr>
        <w:pStyle w:val="PargrafodaLista"/>
      </w:pPr>
      <w:r w:rsidRPr="00D75BEA">
        <w:rPr>
          <w:rFonts w:eastAsia="SymbolMT" w:hint="eastAsia"/>
        </w:rPr>
        <w:t>−</w:t>
      </w:r>
      <w:r w:rsidRPr="00D75BEA">
        <w:rPr>
          <w:rFonts w:eastAsia="SymbolMT"/>
        </w:rPr>
        <w:t xml:space="preserve"> </w:t>
      </w:r>
      <w:r w:rsidRPr="00D75BEA">
        <w:t xml:space="preserve">Contrato n°: </w:t>
      </w:r>
      <w:r w:rsidRPr="00D75BEA">
        <w:rPr>
          <w:b/>
        </w:rPr>
        <w:t>0.058.00/2017;</w:t>
      </w:r>
    </w:p>
    <w:p w14:paraId="0E1C07B8" w14:textId="77777777" w:rsidR="00BE2BE5" w:rsidRPr="00D75BEA" w:rsidRDefault="00BE2BE5" w:rsidP="00BE2BE5">
      <w:pPr>
        <w:pStyle w:val="PargrafodaLista"/>
        <w:rPr>
          <w:b/>
        </w:rPr>
      </w:pPr>
      <w:r w:rsidRPr="00D75BEA">
        <w:rPr>
          <w:rFonts w:eastAsia="SymbolMT" w:hint="eastAsia"/>
        </w:rPr>
        <w:t>−</w:t>
      </w:r>
      <w:r w:rsidRPr="00D75BEA">
        <w:rPr>
          <w:rFonts w:eastAsia="SymbolMT"/>
        </w:rPr>
        <w:t xml:space="preserve"> </w:t>
      </w:r>
      <w:r w:rsidRPr="00D75BEA">
        <w:t xml:space="preserve">Data da Assinatura do Contrato: </w:t>
      </w:r>
      <w:r w:rsidRPr="00D75BEA">
        <w:rPr>
          <w:b/>
        </w:rPr>
        <w:t>19/10/2017;</w:t>
      </w:r>
    </w:p>
    <w:p w14:paraId="6460CEEB" w14:textId="77777777" w:rsidR="00BE2BE5" w:rsidRPr="00D75BEA" w:rsidRDefault="00BE2BE5" w:rsidP="00BE2BE5">
      <w:pPr>
        <w:pStyle w:val="PargrafodaLista"/>
        <w:rPr>
          <w:b/>
        </w:rPr>
      </w:pPr>
      <w:r w:rsidRPr="00D75BEA">
        <w:rPr>
          <w:rFonts w:eastAsia="SymbolMT" w:hint="eastAsia"/>
        </w:rPr>
        <w:t>−</w:t>
      </w:r>
      <w:r w:rsidRPr="00D75BEA">
        <w:t xml:space="preserve"> Data da Emissão da Ordem de Serviço: </w:t>
      </w:r>
      <w:r w:rsidRPr="00D75BEA">
        <w:rPr>
          <w:b/>
        </w:rPr>
        <w:t>20/11/2017;</w:t>
      </w:r>
    </w:p>
    <w:p w14:paraId="70EF0C99" w14:textId="77777777" w:rsidR="00BE2BE5" w:rsidRPr="00D75BEA" w:rsidRDefault="00BE2BE5" w:rsidP="00BE2BE5">
      <w:pPr>
        <w:pStyle w:val="PargrafodaLista"/>
      </w:pPr>
      <w:r w:rsidRPr="00D75BEA">
        <w:rPr>
          <w:rFonts w:eastAsia="SymbolMT" w:hint="eastAsia"/>
        </w:rPr>
        <w:t>−</w:t>
      </w:r>
      <w:r w:rsidRPr="00D75BEA">
        <w:rPr>
          <w:rFonts w:eastAsia="SymbolMT"/>
        </w:rPr>
        <w:t xml:space="preserve"> </w:t>
      </w:r>
      <w:r w:rsidRPr="00D75BEA">
        <w:t xml:space="preserve">Prazo de Execução: </w:t>
      </w:r>
      <w:r w:rsidRPr="00D75BEA">
        <w:rPr>
          <w:b/>
        </w:rPr>
        <w:t xml:space="preserve">120 dias </w:t>
      </w:r>
      <w:r w:rsidRPr="00D75BEA">
        <w:t>(estabelecido a partir da emissão da ordem</w:t>
      </w:r>
      <w:r w:rsidRPr="00D75BEA">
        <w:tab/>
        <w:t>de serviço);</w:t>
      </w:r>
    </w:p>
    <w:p w14:paraId="1DC333C2" w14:textId="77777777" w:rsidR="00BE2BE5" w:rsidRPr="00D75BEA" w:rsidRDefault="00BE2BE5" w:rsidP="00BE2BE5">
      <w:pPr>
        <w:pStyle w:val="PargrafodaLista"/>
      </w:pPr>
      <w:r w:rsidRPr="00D75BEA">
        <w:rPr>
          <w:rFonts w:eastAsia="SymbolMT" w:hint="eastAsia"/>
        </w:rPr>
        <w:t>−</w:t>
      </w:r>
      <w:r w:rsidRPr="00D75BEA">
        <w:rPr>
          <w:rFonts w:eastAsia="SymbolMT"/>
        </w:rPr>
        <w:t xml:space="preserve"> </w:t>
      </w:r>
      <w:r w:rsidRPr="00D75BEA">
        <w:t xml:space="preserve">Aditivo de Prazo: </w:t>
      </w:r>
      <w:r>
        <w:rPr>
          <w:b/>
        </w:rPr>
        <w:t>12</w:t>
      </w:r>
      <w:r w:rsidRPr="00D75BEA">
        <w:rPr>
          <w:b/>
        </w:rPr>
        <w:t>0 dias;</w:t>
      </w:r>
    </w:p>
    <w:p w14:paraId="64A55BC9" w14:textId="77777777" w:rsidR="00BE2BE5" w:rsidRDefault="00BE2BE5" w:rsidP="00BE2BE5">
      <w:pPr>
        <w:pStyle w:val="PargrafodaLista"/>
        <w:rPr>
          <w:b/>
        </w:rPr>
      </w:pPr>
      <w:r w:rsidRPr="00D75BEA">
        <w:rPr>
          <w:rFonts w:eastAsia="SymbolMT" w:hint="eastAsia"/>
        </w:rPr>
        <w:t>−</w:t>
      </w:r>
      <w:r w:rsidRPr="00D75BEA">
        <w:rPr>
          <w:rFonts w:eastAsia="SymbolMT"/>
        </w:rPr>
        <w:t xml:space="preserve"> </w:t>
      </w:r>
      <w:r w:rsidRPr="00D75BEA">
        <w:t xml:space="preserve">Valor do Contrato: </w:t>
      </w:r>
      <w:r w:rsidRPr="00D75BEA">
        <w:rPr>
          <w:b/>
        </w:rPr>
        <w:t>R$ 331.231,48.</w:t>
      </w:r>
      <w:r>
        <w:br w:type="page"/>
      </w:r>
    </w:p>
    <w:p w14:paraId="36BF24B5" w14:textId="77777777" w:rsidR="00BE2BE5" w:rsidRDefault="00BE2BE5" w:rsidP="00BE2BE5">
      <w:pPr>
        <w:spacing w:before="0" w:after="0"/>
        <w:jc w:val="left"/>
        <w:rPr>
          <w:b/>
        </w:rPr>
      </w:pPr>
    </w:p>
    <w:p w14:paraId="5DF002CD" w14:textId="77777777" w:rsidR="00BE2BE5" w:rsidRDefault="00BE2BE5" w:rsidP="00BE2BE5">
      <w:pPr>
        <w:pStyle w:val="Legenda"/>
        <w:rPr>
          <w:b/>
        </w:rPr>
      </w:pPr>
      <w:bookmarkStart w:id="6" w:name="_Toc533801047"/>
      <w:bookmarkStart w:id="7" w:name="_Toc3298440"/>
      <w:r>
        <w:t xml:space="preserve">Tabela </w:t>
      </w:r>
      <w:r>
        <w:rPr>
          <w:noProof/>
        </w:rPr>
        <w:fldChar w:fldCharType="begin"/>
      </w:r>
      <w:r>
        <w:rPr>
          <w:noProof/>
        </w:rPr>
        <w:instrText xml:space="preserve"> SEQ Tabela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– Tabela Resumo do Projeto</w:t>
      </w:r>
      <w:bookmarkEnd w:id="6"/>
      <w:bookmarkEnd w:id="7"/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2450"/>
        <w:gridCol w:w="2393"/>
        <w:gridCol w:w="2502"/>
      </w:tblGrid>
      <w:tr w:rsidR="00BE2BE5" w:rsidRPr="00C34179" w14:paraId="579BC5FF" w14:textId="77777777" w:rsidTr="008E45AF">
        <w:trPr>
          <w:trHeight w:val="406"/>
        </w:trPr>
        <w:tc>
          <w:tcPr>
            <w:tcW w:w="1668" w:type="dxa"/>
            <w:shd w:val="clear" w:color="auto" w:fill="auto"/>
          </w:tcPr>
          <w:p w14:paraId="5BA86483" w14:textId="77777777" w:rsidR="00BE2BE5" w:rsidRPr="00C34179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450" w:type="dxa"/>
            <w:shd w:val="clear" w:color="auto" w:fill="F7CAAC"/>
          </w:tcPr>
          <w:p w14:paraId="6624E0F6" w14:textId="77777777" w:rsidR="00BE2BE5" w:rsidRPr="00C34179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População Atendid</w:t>
            </w:r>
            <w:r>
              <w:rPr>
                <w:rFonts w:cs="Arial"/>
                <w:b/>
                <w:bCs/>
                <w:sz w:val="20"/>
              </w:rPr>
              <w:t>a</w:t>
            </w:r>
          </w:p>
        </w:tc>
        <w:tc>
          <w:tcPr>
            <w:tcW w:w="2393" w:type="dxa"/>
            <w:shd w:val="clear" w:color="auto" w:fill="auto"/>
          </w:tcPr>
          <w:p w14:paraId="2FD7225F" w14:textId="77777777" w:rsidR="00BE2BE5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Projeção Fim de Plano</w:t>
            </w:r>
          </w:p>
          <w:p w14:paraId="6B4E6AA7" w14:textId="77777777" w:rsidR="00BE2BE5" w:rsidRPr="008E174D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(2042)</w:t>
            </w:r>
          </w:p>
        </w:tc>
        <w:tc>
          <w:tcPr>
            <w:tcW w:w="2502" w:type="dxa"/>
            <w:shd w:val="clear" w:color="auto" w:fill="F7CAAC"/>
          </w:tcPr>
          <w:p w14:paraId="3A5E8832" w14:textId="77777777" w:rsidR="00BE2BE5" w:rsidRPr="004E2997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7.295</w:t>
            </w:r>
            <w:r w:rsidRPr="00880706">
              <w:rPr>
                <w:b/>
                <w:bCs/>
                <w:sz w:val="20"/>
              </w:rPr>
              <w:t xml:space="preserve"> hab.</w:t>
            </w:r>
          </w:p>
        </w:tc>
      </w:tr>
      <w:tr w:rsidR="00BE2BE5" w:rsidRPr="00C34179" w14:paraId="7B9521FE" w14:textId="77777777" w:rsidTr="008E45AF">
        <w:trPr>
          <w:trHeight w:val="230"/>
        </w:trPr>
        <w:tc>
          <w:tcPr>
            <w:tcW w:w="166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</w:tcBorders>
            <w:shd w:val="clear" w:color="auto" w:fill="auto"/>
          </w:tcPr>
          <w:p w14:paraId="0E07ADB1" w14:textId="77777777" w:rsidR="00BE2BE5" w:rsidRPr="00C34179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Rede Coletora de Esgotos</w:t>
            </w:r>
          </w:p>
        </w:tc>
        <w:tc>
          <w:tcPr>
            <w:tcW w:w="2450" w:type="dxa"/>
            <w:tcBorders>
              <w:top w:val="single" w:sz="8" w:space="0" w:color="ED7D31"/>
              <w:bottom w:val="single" w:sz="8" w:space="0" w:color="ED7D31"/>
            </w:tcBorders>
            <w:shd w:val="clear" w:color="auto" w:fill="F7CAAC"/>
          </w:tcPr>
          <w:p w14:paraId="579F21E9" w14:textId="77777777" w:rsidR="00BE2BE5" w:rsidRPr="00C34179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>Bacias de Contribuição</w:t>
            </w:r>
          </w:p>
          <w:p w14:paraId="0EE4D3D8" w14:textId="77777777" w:rsidR="00BE2BE5" w:rsidRPr="00C34179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</w:p>
          <w:p w14:paraId="7B9FC408" w14:textId="77777777" w:rsidR="00BE2BE5" w:rsidRPr="00C34179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</w:p>
          <w:p w14:paraId="3B305A72" w14:textId="77777777" w:rsidR="00BE2BE5" w:rsidRPr="00C34179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>Tubulação de PVC</w:t>
            </w:r>
            <w:r>
              <w:rPr>
                <w:rFonts w:cs="Arial"/>
                <w:sz w:val="20"/>
              </w:rPr>
              <w:t xml:space="preserve"> com área de expansão</w:t>
            </w:r>
          </w:p>
        </w:tc>
        <w:tc>
          <w:tcPr>
            <w:tcW w:w="2393" w:type="dxa"/>
            <w:tcBorders>
              <w:top w:val="single" w:sz="8" w:space="0" w:color="ED7D31"/>
              <w:bottom w:val="single" w:sz="8" w:space="0" w:color="ED7D31"/>
            </w:tcBorders>
            <w:shd w:val="clear" w:color="auto" w:fill="auto"/>
          </w:tcPr>
          <w:p w14:paraId="490AA4D9" w14:textId="77777777" w:rsidR="00BE2BE5" w:rsidRPr="00C34179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>Bacia 1</w:t>
            </w:r>
          </w:p>
          <w:p w14:paraId="38630614" w14:textId="77777777" w:rsidR="00BE2BE5" w:rsidRPr="00C34179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 xml:space="preserve">Bacia </w:t>
            </w:r>
            <w:r>
              <w:rPr>
                <w:rFonts w:cs="Arial"/>
                <w:sz w:val="20"/>
              </w:rPr>
              <w:t>2</w:t>
            </w:r>
          </w:p>
          <w:p w14:paraId="49ED00A9" w14:textId="77777777" w:rsidR="00BE2BE5" w:rsidRPr="00C34179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 xml:space="preserve">Bacia </w:t>
            </w:r>
            <w:r>
              <w:rPr>
                <w:rFonts w:cs="Arial"/>
                <w:sz w:val="20"/>
              </w:rPr>
              <w:t>3</w:t>
            </w:r>
          </w:p>
          <w:p w14:paraId="243F339B" w14:textId="77777777" w:rsidR="00BE2BE5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</w:p>
          <w:p w14:paraId="27AB7D7A" w14:textId="77777777" w:rsidR="00BE2BE5" w:rsidRPr="00C34179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>DN 150</w:t>
            </w:r>
          </w:p>
        </w:tc>
        <w:tc>
          <w:tcPr>
            <w:tcW w:w="2502" w:type="dxa"/>
            <w:tcBorders>
              <w:top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7CAAC"/>
          </w:tcPr>
          <w:p w14:paraId="78F985B0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28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70</w:t>
            </w:r>
            <w:r w:rsidRPr="00880706">
              <w:rPr>
                <w:b/>
                <w:bCs/>
                <w:sz w:val="20"/>
              </w:rPr>
              <w:t xml:space="preserve"> ha</w:t>
            </w:r>
          </w:p>
          <w:p w14:paraId="178A9F03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104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24</w:t>
            </w:r>
            <w:r w:rsidRPr="00880706">
              <w:rPr>
                <w:b/>
                <w:bCs/>
                <w:sz w:val="20"/>
              </w:rPr>
              <w:t xml:space="preserve"> ha</w:t>
            </w:r>
          </w:p>
          <w:p w14:paraId="3C02E31F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42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90</w:t>
            </w:r>
            <w:r w:rsidRPr="00880706">
              <w:rPr>
                <w:b/>
                <w:bCs/>
                <w:sz w:val="20"/>
              </w:rPr>
              <w:t xml:space="preserve"> ha</w:t>
            </w:r>
          </w:p>
          <w:p w14:paraId="55CFFC78" w14:textId="77777777" w:rsidR="00BE2BE5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b/>
                <w:bCs/>
                <w:sz w:val="20"/>
              </w:rPr>
            </w:pPr>
          </w:p>
          <w:p w14:paraId="27156A20" w14:textId="77777777" w:rsidR="00BE2BE5" w:rsidRPr="00C34179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37.402,67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</w:tc>
      </w:tr>
      <w:tr w:rsidR="00BE2BE5" w:rsidRPr="00C34179" w14:paraId="41E08756" w14:textId="77777777" w:rsidTr="008E45AF">
        <w:trPr>
          <w:trHeight w:val="142"/>
        </w:trPr>
        <w:tc>
          <w:tcPr>
            <w:tcW w:w="1668" w:type="dxa"/>
            <w:shd w:val="clear" w:color="auto" w:fill="auto"/>
          </w:tcPr>
          <w:p w14:paraId="2345FB58" w14:textId="77777777" w:rsidR="00BE2BE5" w:rsidRPr="00C34179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Estações de Bombeamento</w:t>
            </w:r>
          </w:p>
        </w:tc>
        <w:tc>
          <w:tcPr>
            <w:tcW w:w="2450" w:type="dxa"/>
            <w:shd w:val="clear" w:color="auto" w:fill="F7CAAC"/>
          </w:tcPr>
          <w:p w14:paraId="4EC8325D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EBE-1</w:t>
            </w:r>
          </w:p>
          <w:p w14:paraId="7140F9FE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64C367CD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37721E48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30007ED5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EBE-2</w:t>
            </w:r>
          </w:p>
          <w:p w14:paraId="1E0E8095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2D678762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77C1775E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540D36E6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EBE-3</w:t>
            </w:r>
          </w:p>
          <w:p w14:paraId="1A00092C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0E6C9AE1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777E5E8F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45FE9653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Vazão da Bomba </w:t>
            </w:r>
          </w:p>
          <w:p w14:paraId="52D9CA17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AMT </w:t>
            </w:r>
          </w:p>
          <w:p w14:paraId="082AA954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Potência</w:t>
            </w:r>
          </w:p>
          <w:p w14:paraId="67AEAE3D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Bombas Instaladas</w:t>
            </w:r>
          </w:p>
          <w:p w14:paraId="335F593D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Vazão da Bomba </w:t>
            </w:r>
          </w:p>
          <w:p w14:paraId="6BEF5565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AMT</w:t>
            </w:r>
          </w:p>
          <w:p w14:paraId="57ABF488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Potência </w:t>
            </w:r>
          </w:p>
          <w:p w14:paraId="7AD0F486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Bombas Instaladas</w:t>
            </w:r>
          </w:p>
          <w:p w14:paraId="3D41A0D5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Vazão da Bomba </w:t>
            </w:r>
          </w:p>
          <w:p w14:paraId="19C3D171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AMT</w:t>
            </w:r>
          </w:p>
          <w:p w14:paraId="08468929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Potência </w:t>
            </w:r>
          </w:p>
          <w:p w14:paraId="1508AAB6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Bombas Instaladas</w:t>
            </w:r>
          </w:p>
        </w:tc>
        <w:tc>
          <w:tcPr>
            <w:tcW w:w="2502" w:type="dxa"/>
            <w:shd w:val="clear" w:color="auto" w:fill="F7CAAC"/>
          </w:tcPr>
          <w:p w14:paraId="0889C02B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30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32</w:t>
            </w:r>
            <w:r w:rsidRPr="00880706">
              <w:rPr>
                <w:b/>
                <w:bCs/>
                <w:sz w:val="20"/>
              </w:rPr>
              <w:t xml:space="preserve"> L/s</w:t>
            </w:r>
          </w:p>
          <w:p w14:paraId="279DE001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59,32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 w:rsidRPr="00880706">
              <w:rPr>
                <w:b/>
                <w:bCs/>
                <w:sz w:val="20"/>
              </w:rPr>
              <w:t>m.c.a</w:t>
            </w:r>
            <w:proofErr w:type="spellEnd"/>
            <w:r w:rsidRPr="00880706">
              <w:rPr>
                <w:b/>
                <w:bCs/>
                <w:sz w:val="20"/>
              </w:rPr>
              <w:t>.</w:t>
            </w:r>
          </w:p>
          <w:p w14:paraId="6EA74A8C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42,66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</w:rPr>
              <w:t>cv</w:t>
            </w:r>
            <w:proofErr w:type="spellEnd"/>
          </w:p>
          <w:p w14:paraId="22E3C1F1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1 + 1 (reserva)</w:t>
            </w:r>
          </w:p>
          <w:p w14:paraId="1693EF61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1</w:t>
            </w:r>
            <w:r>
              <w:rPr>
                <w:b/>
                <w:bCs/>
                <w:sz w:val="20"/>
              </w:rPr>
              <w:t>4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22</w:t>
            </w:r>
            <w:r w:rsidRPr="00880706">
              <w:rPr>
                <w:b/>
                <w:bCs/>
                <w:sz w:val="20"/>
              </w:rPr>
              <w:t xml:space="preserve"> L/s</w:t>
            </w:r>
          </w:p>
          <w:p w14:paraId="445311E3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4</w:t>
            </w:r>
            <w:r>
              <w:rPr>
                <w:b/>
                <w:bCs/>
                <w:sz w:val="20"/>
              </w:rPr>
              <w:t>8,93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 w:rsidRPr="00880706">
              <w:rPr>
                <w:b/>
                <w:bCs/>
                <w:sz w:val="20"/>
              </w:rPr>
              <w:t>m.c.a</w:t>
            </w:r>
            <w:proofErr w:type="spellEnd"/>
            <w:r w:rsidRPr="00880706">
              <w:rPr>
                <w:b/>
                <w:bCs/>
                <w:sz w:val="20"/>
              </w:rPr>
              <w:t>.</w:t>
            </w:r>
          </w:p>
          <w:p w14:paraId="41E20D67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35,37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</w:rPr>
              <w:t>cv</w:t>
            </w:r>
            <w:proofErr w:type="spellEnd"/>
          </w:p>
          <w:p w14:paraId="1828FD64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1 + 1 (reserva)</w:t>
            </w:r>
          </w:p>
          <w:p w14:paraId="778D980D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11</w:t>
            </w:r>
            <w:r w:rsidRPr="00880706">
              <w:rPr>
                <w:b/>
                <w:bCs/>
                <w:sz w:val="20"/>
              </w:rPr>
              <w:t xml:space="preserve"> L/s</w:t>
            </w:r>
          </w:p>
          <w:p w14:paraId="0E0F29CE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32,38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 w:rsidRPr="00880706">
              <w:rPr>
                <w:b/>
                <w:bCs/>
                <w:sz w:val="20"/>
              </w:rPr>
              <w:t>m.c.a</w:t>
            </w:r>
            <w:proofErr w:type="spellEnd"/>
            <w:r w:rsidRPr="00880706">
              <w:rPr>
                <w:b/>
                <w:bCs/>
                <w:sz w:val="20"/>
              </w:rPr>
              <w:t>.</w:t>
            </w:r>
          </w:p>
          <w:p w14:paraId="76C379B5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9,35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 w:rsidRPr="00880706">
              <w:rPr>
                <w:b/>
                <w:bCs/>
                <w:sz w:val="20"/>
              </w:rPr>
              <w:t>hp</w:t>
            </w:r>
            <w:proofErr w:type="spellEnd"/>
          </w:p>
          <w:p w14:paraId="44210599" w14:textId="77777777" w:rsidR="00BE2BE5" w:rsidRPr="00C34179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1 + 1 (reserva</w:t>
            </w:r>
            <w:r>
              <w:rPr>
                <w:b/>
                <w:bCs/>
                <w:sz w:val="20"/>
              </w:rPr>
              <w:t>)</w:t>
            </w:r>
          </w:p>
        </w:tc>
      </w:tr>
      <w:tr w:rsidR="00BE2BE5" w:rsidRPr="00C34179" w14:paraId="2CFD5B74" w14:textId="77777777" w:rsidTr="008E45AF">
        <w:trPr>
          <w:trHeight w:val="1222"/>
        </w:trPr>
        <w:tc>
          <w:tcPr>
            <w:tcW w:w="166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</w:tcBorders>
            <w:shd w:val="clear" w:color="auto" w:fill="auto"/>
          </w:tcPr>
          <w:p w14:paraId="5DB4D664" w14:textId="77777777" w:rsidR="00BE2BE5" w:rsidRPr="00C34179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Linhas de Recalque</w:t>
            </w:r>
          </w:p>
        </w:tc>
        <w:tc>
          <w:tcPr>
            <w:tcW w:w="2450" w:type="dxa"/>
            <w:tcBorders>
              <w:top w:val="single" w:sz="8" w:space="0" w:color="ED7D31"/>
              <w:bottom w:val="single" w:sz="8" w:space="0" w:color="ED7D31"/>
            </w:tcBorders>
            <w:shd w:val="clear" w:color="auto" w:fill="F7CAAC"/>
          </w:tcPr>
          <w:p w14:paraId="7D91A699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EMI-1</w:t>
            </w:r>
          </w:p>
          <w:p w14:paraId="57B1277A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424462BD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548CCA52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EMI-2</w:t>
            </w:r>
          </w:p>
          <w:p w14:paraId="383A8794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386FFFCC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3BB51671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EMI-3</w:t>
            </w:r>
          </w:p>
          <w:p w14:paraId="2D2AC505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5CD50DBB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</w:tc>
        <w:tc>
          <w:tcPr>
            <w:tcW w:w="2393" w:type="dxa"/>
            <w:tcBorders>
              <w:top w:val="single" w:sz="8" w:space="0" w:color="ED7D31"/>
              <w:bottom w:val="single" w:sz="8" w:space="0" w:color="ED7D31"/>
            </w:tcBorders>
            <w:shd w:val="clear" w:color="auto" w:fill="auto"/>
          </w:tcPr>
          <w:p w14:paraId="747CB29F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DN</w:t>
            </w:r>
          </w:p>
          <w:p w14:paraId="6EDD68FB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Material</w:t>
            </w:r>
          </w:p>
          <w:p w14:paraId="3F1162B0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Extensão</w:t>
            </w:r>
          </w:p>
          <w:p w14:paraId="1903DD5F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DN</w:t>
            </w:r>
          </w:p>
          <w:p w14:paraId="44503A69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Material</w:t>
            </w:r>
          </w:p>
          <w:p w14:paraId="54DDB120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Extensão</w:t>
            </w:r>
          </w:p>
          <w:p w14:paraId="57E0F071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DN</w:t>
            </w:r>
          </w:p>
          <w:p w14:paraId="6B74F464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Material</w:t>
            </w:r>
          </w:p>
          <w:p w14:paraId="00D09C44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Extensão</w:t>
            </w:r>
          </w:p>
        </w:tc>
        <w:tc>
          <w:tcPr>
            <w:tcW w:w="2502" w:type="dxa"/>
            <w:tcBorders>
              <w:top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7CAAC"/>
          </w:tcPr>
          <w:p w14:paraId="5E077A99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150 mm"/>
              </w:smartTagPr>
              <w:r w:rsidRPr="00880706">
                <w:rPr>
                  <w:b/>
                  <w:bCs/>
                  <w:sz w:val="20"/>
                  <w:lang w:val="en-US"/>
                </w:rPr>
                <w:t>150 mm</w:t>
              </w:r>
            </w:smartTag>
          </w:p>
          <w:p w14:paraId="5FF72BA1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880706">
              <w:rPr>
                <w:b/>
                <w:bCs/>
                <w:sz w:val="20"/>
                <w:lang w:val="en-US"/>
              </w:rPr>
              <w:t>PVC DE F°F°</w:t>
            </w:r>
          </w:p>
          <w:p w14:paraId="2851A1F2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667C14">
              <w:rPr>
                <w:b/>
                <w:bCs/>
                <w:sz w:val="20"/>
                <w:lang w:val="en-US"/>
              </w:rPr>
              <w:t xml:space="preserve">979,45 </w:t>
            </w:r>
            <w:r w:rsidRPr="00880706">
              <w:rPr>
                <w:b/>
                <w:bCs/>
                <w:sz w:val="20"/>
                <w:lang w:val="en-US"/>
              </w:rPr>
              <w:t>m</w:t>
            </w:r>
          </w:p>
          <w:p w14:paraId="5EBE8E50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100 mm"/>
              </w:smartTagPr>
              <w:r w:rsidRPr="00880706">
                <w:rPr>
                  <w:b/>
                  <w:bCs/>
                  <w:sz w:val="20"/>
                  <w:lang w:val="en-US"/>
                </w:rPr>
                <w:t>100 mm</w:t>
              </w:r>
            </w:smartTag>
          </w:p>
          <w:p w14:paraId="4F668541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880706">
              <w:rPr>
                <w:b/>
                <w:bCs/>
                <w:sz w:val="20"/>
                <w:lang w:val="en-US"/>
              </w:rPr>
              <w:t>PVC DE F°F°</w:t>
            </w:r>
          </w:p>
          <w:p w14:paraId="2B12E18F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667C14">
              <w:rPr>
                <w:b/>
                <w:bCs/>
                <w:sz w:val="20"/>
                <w:lang w:val="en-US"/>
              </w:rPr>
              <w:t>765,58</w:t>
            </w:r>
            <w:r w:rsidRPr="00880706">
              <w:rPr>
                <w:b/>
                <w:bCs/>
                <w:sz w:val="20"/>
                <w:lang w:val="en-US"/>
              </w:rPr>
              <w:t xml:space="preserve"> m</w:t>
            </w:r>
          </w:p>
          <w:p w14:paraId="0E6407B7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100 mm"/>
              </w:smartTagPr>
              <w:r w:rsidRPr="00880706">
                <w:rPr>
                  <w:b/>
                  <w:bCs/>
                  <w:sz w:val="20"/>
                  <w:lang w:val="en-US"/>
                </w:rPr>
                <w:t>100 mm</w:t>
              </w:r>
            </w:smartTag>
          </w:p>
          <w:p w14:paraId="2E88A603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880706">
              <w:rPr>
                <w:b/>
                <w:bCs/>
                <w:sz w:val="20"/>
                <w:lang w:val="en-US"/>
              </w:rPr>
              <w:t>PVC DE F°F°</w:t>
            </w:r>
          </w:p>
          <w:p w14:paraId="4B559336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880706">
              <w:rPr>
                <w:b/>
                <w:bCs/>
                <w:sz w:val="20"/>
                <w:lang w:val="en-US"/>
              </w:rPr>
              <w:t>1.238 m</w:t>
            </w:r>
          </w:p>
        </w:tc>
      </w:tr>
    </w:tbl>
    <w:p w14:paraId="0EAA4D02" w14:textId="77777777" w:rsidR="00BE2BE5" w:rsidRDefault="00BE2BE5" w:rsidP="00BE2BE5">
      <w:r>
        <w:br w:type="page"/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2450"/>
        <w:gridCol w:w="2393"/>
        <w:gridCol w:w="2502"/>
      </w:tblGrid>
      <w:tr w:rsidR="00BE2BE5" w:rsidRPr="00C34179" w14:paraId="2DF67F5C" w14:textId="77777777" w:rsidTr="008E45AF">
        <w:trPr>
          <w:trHeight w:val="1823"/>
        </w:trPr>
        <w:tc>
          <w:tcPr>
            <w:tcW w:w="1668" w:type="dxa"/>
            <w:shd w:val="clear" w:color="auto" w:fill="auto"/>
          </w:tcPr>
          <w:p w14:paraId="3658ED5D" w14:textId="77777777" w:rsidR="00BE2BE5" w:rsidRPr="00C34179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lastRenderedPageBreak/>
              <w:t>Estação de Tratamento de Esgotos (ETE)</w:t>
            </w:r>
          </w:p>
        </w:tc>
        <w:tc>
          <w:tcPr>
            <w:tcW w:w="2450" w:type="dxa"/>
            <w:shd w:val="clear" w:color="auto" w:fill="F7CAAC"/>
          </w:tcPr>
          <w:p w14:paraId="0C96E600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Sistema de t</w:t>
            </w:r>
            <w:r w:rsidRPr="00880706">
              <w:rPr>
                <w:sz w:val="20"/>
              </w:rPr>
              <w:t>ratamento</w:t>
            </w:r>
          </w:p>
          <w:p w14:paraId="14023FFB" w14:textId="77777777" w:rsidR="00BE2BE5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Vazão m</w:t>
            </w:r>
            <w:r w:rsidRPr="00880706">
              <w:rPr>
                <w:sz w:val="20"/>
              </w:rPr>
              <w:t>édia (L/s)</w:t>
            </w:r>
          </w:p>
          <w:p w14:paraId="355D3994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Vazão m</w:t>
            </w:r>
            <w:r w:rsidRPr="00880706">
              <w:rPr>
                <w:sz w:val="20"/>
              </w:rPr>
              <w:t>édia (</w:t>
            </w:r>
            <w:r>
              <w:rPr>
                <w:sz w:val="20"/>
              </w:rPr>
              <w:t>m³</w:t>
            </w:r>
            <w:r w:rsidRPr="00880706">
              <w:rPr>
                <w:sz w:val="20"/>
              </w:rPr>
              <w:t>/</w:t>
            </w:r>
            <w:r>
              <w:rPr>
                <w:sz w:val="20"/>
              </w:rPr>
              <w:t>dia</w:t>
            </w:r>
            <w:r w:rsidRPr="00880706">
              <w:rPr>
                <w:sz w:val="20"/>
              </w:rPr>
              <w:t>)</w:t>
            </w:r>
          </w:p>
          <w:p w14:paraId="5476C1D9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Alcance</w:t>
            </w:r>
          </w:p>
          <w:p w14:paraId="6AF78EED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Caixa de a</w:t>
            </w:r>
            <w:r w:rsidRPr="00880706">
              <w:rPr>
                <w:sz w:val="20"/>
              </w:rPr>
              <w:t>reia</w:t>
            </w:r>
          </w:p>
          <w:p w14:paraId="363305EC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Lagoa a</w:t>
            </w:r>
            <w:r w:rsidRPr="00880706">
              <w:rPr>
                <w:sz w:val="20"/>
              </w:rPr>
              <w:t>naeróbia</w:t>
            </w:r>
          </w:p>
          <w:p w14:paraId="5E76F0E5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140469F2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086119D9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10293E66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Lagoas F</w:t>
            </w:r>
            <w:r w:rsidRPr="00880706">
              <w:rPr>
                <w:sz w:val="20"/>
              </w:rPr>
              <w:t>acultativa</w:t>
            </w:r>
            <w:r>
              <w:rPr>
                <w:sz w:val="20"/>
              </w:rPr>
              <w:t>s</w:t>
            </w:r>
          </w:p>
          <w:p w14:paraId="194B9B1C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048A42AA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472C1DCB" w14:textId="77777777" w:rsidR="00BE2BE5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027FCAC5" w14:textId="77777777" w:rsidR="00BE2BE5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Lagoas de Maturação</w:t>
            </w:r>
          </w:p>
          <w:p w14:paraId="7B9288C2" w14:textId="77777777" w:rsidR="00BE2BE5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3F95663A" w14:textId="77777777" w:rsidR="00BE2BE5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617F9144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75F4C181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Eficiência de t</w:t>
            </w:r>
            <w:r w:rsidRPr="00880706">
              <w:rPr>
                <w:sz w:val="20"/>
              </w:rPr>
              <w:t>ratamento</w:t>
            </w:r>
          </w:p>
          <w:p w14:paraId="49B06FF8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10C44B8C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Lagoas de e</w:t>
            </w:r>
            <w:r w:rsidRPr="00880706">
              <w:rPr>
                <w:sz w:val="20"/>
              </w:rPr>
              <w:t>stabilização</w:t>
            </w:r>
          </w:p>
          <w:p w14:paraId="5592F427" w14:textId="77777777" w:rsidR="00BE2BE5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01AD6226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739B0772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20</w:t>
            </w:r>
            <w:r>
              <w:rPr>
                <w:sz w:val="20"/>
              </w:rPr>
              <w:t>42</w:t>
            </w:r>
          </w:p>
          <w:p w14:paraId="1D7990BD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Tipo c</w:t>
            </w:r>
            <w:r w:rsidRPr="00880706">
              <w:rPr>
                <w:sz w:val="20"/>
              </w:rPr>
              <w:t>anal</w:t>
            </w:r>
          </w:p>
          <w:p w14:paraId="5BB2517D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Número de lagoas</w:t>
            </w:r>
          </w:p>
          <w:p w14:paraId="62ED1667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Tempo d</w:t>
            </w:r>
            <w:r w:rsidRPr="00880706">
              <w:rPr>
                <w:sz w:val="20"/>
              </w:rPr>
              <w:t>etenção</w:t>
            </w:r>
          </w:p>
          <w:p w14:paraId="3C816022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Dimensões (</w:t>
            </w:r>
            <w:proofErr w:type="spellStart"/>
            <w:r w:rsidRPr="00880706">
              <w:rPr>
                <w:sz w:val="20"/>
              </w:rPr>
              <w:t>LxC</w:t>
            </w:r>
            <w:proofErr w:type="spellEnd"/>
            <w:r w:rsidRPr="00880706">
              <w:rPr>
                <w:sz w:val="20"/>
              </w:rPr>
              <w:t>)</w:t>
            </w:r>
          </w:p>
          <w:p w14:paraId="4A51D5B6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Altura útil</w:t>
            </w:r>
          </w:p>
          <w:p w14:paraId="40808D65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Número de lagoas</w:t>
            </w:r>
          </w:p>
          <w:p w14:paraId="1EBD3336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Tempo d</w:t>
            </w:r>
            <w:r w:rsidRPr="00880706">
              <w:rPr>
                <w:sz w:val="20"/>
              </w:rPr>
              <w:t>etenção</w:t>
            </w:r>
          </w:p>
          <w:p w14:paraId="5B625816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Dimensões (</w:t>
            </w:r>
            <w:proofErr w:type="spellStart"/>
            <w:r w:rsidRPr="00880706">
              <w:rPr>
                <w:sz w:val="20"/>
              </w:rPr>
              <w:t>LxC</w:t>
            </w:r>
            <w:proofErr w:type="spellEnd"/>
            <w:r w:rsidRPr="00880706">
              <w:rPr>
                <w:sz w:val="20"/>
              </w:rPr>
              <w:t>)</w:t>
            </w:r>
          </w:p>
          <w:p w14:paraId="66DA2A0B" w14:textId="77777777" w:rsidR="00BE2BE5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Altura útil</w:t>
            </w:r>
          </w:p>
          <w:p w14:paraId="5A8BD0F8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Número de lagoas</w:t>
            </w:r>
          </w:p>
          <w:p w14:paraId="40DCA64A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Tempo d</w:t>
            </w:r>
            <w:r w:rsidRPr="00880706">
              <w:rPr>
                <w:sz w:val="20"/>
              </w:rPr>
              <w:t>etenção</w:t>
            </w:r>
          </w:p>
          <w:p w14:paraId="6BE449CF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Dimensões (</w:t>
            </w:r>
            <w:proofErr w:type="spellStart"/>
            <w:r w:rsidRPr="00880706">
              <w:rPr>
                <w:sz w:val="20"/>
              </w:rPr>
              <w:t>LxC</w:t>
            </w:r>
            <w:proofErr w:type="spellEnd"/>
            <w:r w:rsidRPr="00880706">
              <w:rPr>
                <w:sz w:val="20"/>
              </w:rPr>
              <w:t>)</w:t>
            </w:r>
          </w:p>
          <w:p w14:paraId="2FF07DBD" w14:textId="77777777" w:rsidR="00BE2BE5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Altura útil</w:t>
            </w:r>
          </w:p>
          <w:p w14:paraId="38149919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Remoção </w:t>
            </w:r>
            <w:r>
              <w:rPr>
                <w:sz w:val="20"/>
              </w:rPr>
              <w:t>da carga orgânica</w:t>
            </w:r>
          </w:p>
          <w:p w14:paraId="09421AF8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Decaimento bacteriano</w:t>
            </w:r>
          </w:p>
        </w:tc>
        <w:tc>
          <w:tcPr>
            <w:tcW w:w="2502" w:type="dxa"/>
            <w:shd w:val="clear" w:color="auto" w:fill="F7CAAC"/>
          </w:tcPr>
          <w:p w14:paraId="48114920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</w:p>
          <w:p w14:paraId="5A2F30D5" w14:textId="77777777" w:rsidR="00BE2BE5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15,59 L</w:t>
            </w:r>
            <w:r w:rsidRPr="00880706">
              <w:rPr>
                <w:b/>
                <w:bCs/>
                <w:sz w:val="20"/>
              </w:rPr>
              <w:t>/s</w:t>
            </w:r>
          </w:p>
          <w:p w14:paraId="5F713DE8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1346,73 m³/dia</w:t>
            </w:r>
          </w:p>
          <w:p w14:paraId="1660E804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</w:p>
          <w:p w14:paraId="1EB1A929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</w:p>
          <w:p w14:paraId="20B35D38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  <w:r w:rsidRPr="00880706">
              <w:rPr>
                <w:b/>
                <w:bCs/>
                <w:sz w:val="20"/>
              </w:rPr>
              <w:t xml:space="preserve"> unid.</w:t>
            </w:r>
          </w:p>
          <w:p w14:paraId="1C0BE039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  <w:r w:rsidRPr="00880706">
              <w:rPr>
                <w:b/>
                <w:bCs/>
                <w:sz w:val="20"/>
              </w:rPr>
              <w:t xml:space="preserve"> dias</w:t>
            </w:r>
          </w:p>
          <w:p w14:paraId="0EA5AB00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49,5</w:t>
            </w:r>
            <w:r w:rsidRPr="00880706">
              <w:rPr>
                <w:b/>
                <w:bCs/>
                <w:sz w:val="20"/>
              </w:rPr>
              <w:t xml:space="preserve"> m x </w:t>
            </w:r>
            <w:r>
              <w:rPr>
                <w:b/>
                <w:bCs/>
                <w:sz w:val="20"/>
              </w:rPr>
              <w:t>31,0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049DCCA3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4</w:t>
            </w:r>
            <w:r>
              <w:rPr>
                <w:b/>
                <w:bCs/>
                <w:sz w:val="20"/>
              </w:rPr>
              <w:t>,50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34C02E15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  <w:r w:rsidRPr="00880706">
              <w:rPr>
                <w:b/>
                <w:bCs/>
                <w:sz w:val="20"/>
              </w:rPr>
              <w:t xml:space="preserve"> unid.</w:t>
            </w:r>
          </w:p>
          <w:p w14:paraId="4BB49D31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12,2</w:t>
            </w:r>
            <w:r w:rsidRPr="00880706">
              <w:rPr>
                <w:b/>
                <w:bCs/>
                <w:sz w:val="20"/>
              </w:rPr>
              <w:t xml:space="preserve"> dias</w:t>
            </w:r>
          </w:p>
          <w:p w14:paraId="6AFF382A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79,80</w:t>
            </w:r>
            <w:r w:rsidRPr="00880706">
              <w:rPr>
                <w:b/>
                <w:bCs/>
                <w:sz w:val="20"/>
              </w:rPr>
              <w:t xml:space="preserve"> m x </w:t>
            </w:r>
            <w:r>
              <w:rPr>
                <w:b/>
                <w:bCs/>
                <w:sz w:val="20"/>
              </w:rPr>
              <w:t>54,80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5C1A9B84" w14:textId="77777777" w:rsidR="00BE2BE5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2,25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03CD0554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  <w:r w:rsidRPr="00880706">
              <w:rPr>
                <w:b/>
                <w:bCs/>
                <w:sz w:val="20"/>
              </w:rPr>
              <w:t xml:space="preserve"> unid.</w:t>
            </w:r>
          </w:p>
          <w:p w14:paraId="6B5209FB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3,03</w:t>
            </w:r>
            <w:r w:rsidRPr="00880706">
              <w:rPr>
                <w:b/>
                <w:bCs/>
                <w:sz w:val="20"/>
              </w:rPr>
              <w:t xml:space="preserve"> dias</w:t>
            </w:r>
          </w:p>
          <w:p w14:paraId="4555D14D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86,60</w:t>
            </w:r>
            <w:r w:rsidRPr="00880706">
              <w:rPr>
                <w:b/>
                <w:bCs/>
                <w:sz w:val="20"/>
              </w:rPr>
              <w:t xml:space="preserve"> m x </w:t>
            </w:r>
            <w:r>
              <w:rPr>
                <w:b/>
                <w:bCs/>
                <w:sz w:val="20"/>
              </w:rPr>
              <w:t>44,10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084B5F34" w14:textId="77777777" w:rsidR="00BE2BE5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1,20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4E8FF467" w14:textId="77777777" w:rsidR="00BE2BE5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9</w:t>
            </w:r>
            <w:r>
              <w:rPr>
                <w:b/>
                <w:bCs/>
                <w:sz w:val="20"/>
              </w:rPr>
              <w:t>5,10</w:t>
            </w:r>
            <w:r w:rsidRPr="00880706">
              <w:rPr>
                <w:b/>
                <w:bCs/>
                <w:sz w:val="20"/>
              </w:rPr>
              <w:t>%</w:t>
            </w:r>
          </w:p>
          <w:p w14:paraId="039FFB33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</w:p>
          <w:p w14:paraId="2B747698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9</w:t>
            </w:r>
            <w:r>
              <w:rPr>
                <w:b/>
                <w:bCs/>
                <w:sz w:val="20"/>
              </w:rPr>
              <w:t>0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0</w:t>
            </w:r>
            <w:r w:rsidRPr="00880706">
              <w:rPr>
                <w:b/>
                <w:bCs/>
                <w:sz w:val="20"/>
              </w:rPr>
              <w:t>0%</w:t>
            </w:r>
          </w:p>
        </w:tc>
      </w:tr>
      <w:tr w:rsidR="00BE2BE5" w:rsidRPr="00C34179" w14:paraId="547EA44A" w14:textId="77777777" w:rsidTr="008E45AF">
        <w:trPr>
          <w:trHeight w:val="1823"/>
        </w:trPr>
        <w:tc>
          <w:tcPr>
            <w:tcW w:w="1668" w:type="dxa"/>
            <w:tcBorders>
              <w:top w:val="double" w:sz="6" w:space="0" w:color="ED7D31"/>
              <w:left w:val="single" w:sz="8" w:space="0" w:color="ED7D31"/>
              <w:bottom w:val="single" w:sz="8" w:space="0" w:color="ED7D31"/>
            </w:tcBorders>
            <w:shd w:val="clear" w:color="auto" w:fill="auto"/>
          </w:tcPr>
          <w:p w14:paraId="6480B39A" w14:textId="77777777" w:rsidR="00BE2BE5" w:rsidRPr="00C34179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Emissário Final</w:t>
            </w:r>
          </w:p>
        </w:tc>
        <w:tc>
          <w:tcPr>
            <w:tcW w:w="2450" w:type="dxa"/>
            <w:tcBorders>
              <w:top w:val="double" w:sz="6" w:space="0" w:color="ED7D31"/>
              <w:bottom w:val="single" w:sz="8" w:space="0" w:color="ED7D31"/>
            </w:tcBorders>
            <w:shd w:val="clear" w:color="auto" w:fill="F7CAAC"/>
          </w:tcPr>
          <w:p w14:paraId="38770A37" w14:textId="77777777" w:rsidR="00BE2BE5" w:rsidRPr="00C34179" w:rsidRDefault="00BE2BE5" w:rsidP="008E45AF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  <w:p w14:paraId="49CFAFB4" w14:textId="77777777" w:rsidR="00BE2BE5" w:rsidRPr="00C34179" w:rsidRDefault="00BE2BE5" w:rsidP="008E45AF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  <w:p w14:paraId="3F94706C" w14:textId="77777777" w:rsidR="00BE2BE5" w:rsidRPr="00C34179" w:rsidRDefault="00BE2BE5" w:rsidP="008E45AF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  <w:p w14:paraId="3CA9A585" w14:textId="77777777" w:rsidR="00BE2BE5" w:rsidRDefault="00BE2BE5" w:rsidP="008E45AF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  <w:p w14:paraId="533FA154" w14:textId="77777777" w:rsidR="00BE2BE5" w:rsidRPr="00C34179" w:rsidRDefault="00BE2BE5" w:rsidP="008E45AF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Corpo Receptor</w:t>
            </w:r>
          </w:p>
        </w:tc>
        <w:tc>
          <w:tcPr>
            <w:tcW w:w="2393" w:type="dxa"/>
            <w:tcBorders>
              <w:top w:val="double" w:sz="6" w:space="0" w:color="ED7D31"/>
              <w:bottom w:val="single" w:sz="8" w:space="0" w:color="ED7D31"/>
            </w:tcBorders>
            <w:shd w:val="clear" w:color="auto" w:fill="auto"/>
          </w:tcPr>
          <w:p w14:paraId="4B1CEE54" w14:textId="77777777" w:rsidR="00BE2BE5" w:rsidRPr="00C527D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 w:rsidRPr="00C527D6">
              <w:rPr>
                <w:rFonts w:cs="Arial"/>
                <w:bCs/>
                <w:sz w:val="20"/>
              </w:rPr>
              <w:t>DN</w:t>
            </w:r>
          </w:p>
          <w:p w14:paraId="2FEFEC0D" w14:textId="77777777" w:rsidR="00BE2BE5" w:rsidRPr="00C527D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 w:rsidRPr="00C527D6">
              <w:rPr>
                <w:rFonts w:cs="Arial"/>
                <w:bCs/>
                <w:sz w:val="20"/>
              </w:rPr>
              <w:t>Extensão</w:t>
            </w:r>
          </w:p>
          <w:p w14:paraId="223F78E7" w14:textId="77777777" w:rsidR="00BE2BE5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 w:rsidRPr="00C527D6">
              <w:rPr>
                <w:rFonts w:cs="Arial"/>
                <w:bCs/>
                <w:sz w:val="20"/>
              </w:rPr>
              <w:t>Material</w:t>
            </w:r>
          </w:p>
          <w:p w14:paraId="780E0903" w14:textId="77777777" w:rsidR="00BE2BE5" w:rsidRPr="00C527D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Vazão</w:t>
            </w:r>
          </w:p>
          <w:p w14:paraId="4D7CA2CA" w14:textId="77777777" w:rsidR="00BE2BE5" w:rsidRPr="00C34179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527D6">
              <w:rPr>
                <w:rFonts w:cs="Arial"/>
                <w:bCs/>
                <w:sz w:val="20"/>
              </w:rPr>
              <w:t>Rio Paramirim</w:t>
            </w:r>
          </w:p>
        </w:tc>
        <w:tc>
          <w:tcPr>
            <w:tcW w:w="2502" w:type="dxa"/>
            <w:tcBorders>
              <w:top w:val="double" w:sz="6" w:space="0" w:color="ED7D31"/>
              <w:bottom w:val="single" w:sz="8" w:space="0" w:color="ED7D31"/>
              <w:right w:val="single" w:sz="8" w:space="0" w:color="ED7D31"/>
            </w:tcBorders>
            <w:shd w:val="clear" w:color="auto" w:fill="F7CAAC"/>
          </w:tcPr>
          <w:p w14:paraId="417DEC09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200 mm</w:t>
            </w:r>
          </w:p>
          <w:p w14:paraId="16D4E825" w14:textId="77777777" w:rsidR="00BE2BE5" w:rsidRPr="00880706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954 m</w:t>
            </w:r>
          </w:p>
          <w:p w14:paraId="00DA82E0" w14:textId="77777777" w:rsidR="00BE2BE5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PVC</w:t>
            </w:r>
          </w:p>
          <w:p w14:paraId="59DB7E06" w14:textId="77777777" w:rsidR="00BE2BE5" w:rsidRPr="00C34179" w:rsidRDefault="00BE2BE5" w:rsidP="008E45AF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rFonts w:cs="Arial"/>
                <w:b/>
                <w:bCs/>
                <w:sz w:val="20"/>
              </w:rPr>
            </w:pPr>
            <w:r w:rsidRPr="00AE2E97">
              <w:rPr>
                <w:rFonts w:cs="Arial"/>
                <w:b/>
                <w:bCs/>
                <w:sz w:val="20"/>
              </w:rPr>
              <w:t>25,21 L/s</w:t>
            </w:r>
          </w:p>
        </w:tc>
      </w:tr>
    </w:tbl>
    <w:p w14:paraId="197196B5" w14:textId="77777777" w:rsidR="00BE2BE5" w:rsidRDefault="00BE2BE5" w:rsidP="00BE2BE5">
      <w:pPr>
        <w:pStyle w:val="PargrafodaLista"/>
      </w:pPr>
    </w:p>
    <w:p w14:paraId="4EBA8F16" w14:textId="578869D2" w:rsidR="00BE2BE5" w:rsidRDefault="00BE2BE5">
      <w:pPr>
        <w:spacing w:before="0" w:after="0"/>
        <w:jc w:val="left"/>
        <w:rPr>
          <w:b/>
          <w:color w:val="000080"/>
          <w:sz w:val="28"/>
          <w:lang w:eastAsia="x-none"/>
        </w:rPr>
      </w:pPr>
      <w:r>
        <w:rPr>
          <w:lang w:eastAsia="x-none"/>
        </w:rPr>
        <w:br w:type="page"/>
      </w:r>
    </w:p>
    <w:p w14:paraId="27507362" w14:textId="77777777" w:rsidR="00211C9E" w:rsidRPr="00987098" w:rsidRDefault="00211C9E" w:rsidP="00BE2BE5">
      <w:pPr>
        <w:pStyle w:val="PargrafodaLista"/>
      </w:pPr>
    </w:p>
    <w:p w14:paraId="66102E2F" w14:textId="77777777" w:rsidR="00211C9E" w:rsidRDefault="00391CD6" w:rsidP="002A4124">
      <w:pPr>
        <w:pStyle w:val="Ttulo1"/>
      </w:pPr>
      <w:bookmarkStart w:id="8" w:name="_Toc502065766"/>
      <w:bookmarkStart w:id="9" w:name="_Toc3301777"/>
      <w:r>
        <w:t>I</w:t>
      </w:r>
      <w:bookmarkEnd w:id="8"/>
      <w:r>
        <w:t>NTRODUÇÃO</w:t>
      </w:r>
      <w:bookmarkEnd w:id="9"/>
    </w:p>
    <w:p w14:paraId="15C8B032" w14:textId="42E66ECB" w:rsidR="00C45111" w:rsidRDefault="00C45111" w:rsidP="00124C9D">
      <w:pPr>
        <w:pStyle w:val="PargrafodaLista"/>
      </w:pPr>
      <w:r w:rsidRPr="00C45111">
        <w:t>Este relatório refere-se a</w:t>
      </w:r>
      <w:r w:rsidR="00124C9D">
        <w:t>o</w:t>
      </w:r>
      <w:r w:rsidRPr="00C45111">
        <w:t xml:space="preserve"> </w:t>
      </w:r>
      <w:r w:rsidR="00124C9D" w:rsidRPr="00124C9D">
        <w:t>Relatório de Estudos Topográficos</w:t>
      </w:r>
      <w:r w:rsidR="00124C9D">
        <w:t>,</w:t>
      </w:r>
      <w:r w:rsidR="00584638">
        <w:t xml:space="preserve"> </w:t>
      </w:r>
      <w:r w:rsidRPr="00C45111">
        <w:t>contido na Etapa</w:t>
      </w:r>
      <w:r w:rsidR="00124C9D">
        <w:t> </w:t>
      </w:r>
      <w:r w:rsidR="00584638">
        <w:t>2</w:t>
      </w:r>
      <w:r w:rsidRPr="00C45111">
        <w:t xml:space="preserve"> do </w:t>
      </w:r>
      <w:r w:rsidR="00584638">
        <w:t>Projeto Básico</w:t>
      </w:r>
      <w:r w:rsidRPr="00C45111">
        <w:t xml:space="preserve">. </w:t>
      </w:r>
      <w:r w:rsidR="00124C9D">
        <w:t xml:space="preserve">Os levantamentos topográficos das áreas </w:t>
      </w:r>
      <w:r w:rsidR="00824970">
        <w:t xml:space="preserve">são realizados para auxiliar </w:t>
      </w:r>
      <w:r w:rsidR="00124C9D">
        <w:t>no planejamento e nos estudos de alternativas do projeto básico.</w:t>
      </w:r>
    </w:p>
    <w:p w14:paraId="4F1C2FF3" w14:textId="77777777" w:rsidR="00824970" w:rsidRPr="007E4289" w:rsidRDefault="00824970" w:rsidP="00124C9D">
      <w:pPr>
        <w:pStyle w:val="PargrafodaLista"/>
        <w:rPr>
          <w:rStyle w:val="Forte"/>
          <w:b w:val="0"/>
          <w:bCs w:val="0"/>
        </w:rPr>
      </w:pPr>
    </w:p>
    <w:p w14:paraId="0768698D" w14:textId="77777777" w:rsidR="00CF48C9" w:rsidRDefault="00CF48C9" w:rsidP="00CF48C9">
      <w:pPr>
        <w:pStyle w:val="Ttulo1"/>
      </w:pPr>
      <w:bookmarkStart w:id="10" w:name="_Toc512431547"/>
      <w:bookmarkStart w:id="11" w:name="_Toc502500129"/>
      <w:bookmarkStart w:id="12" w:name="_Toc3301778"/>
      <w:r>
        <w:t>ESTUDOS TOPOGRÁFICOS</w:t>
      </w:r>
      <w:bookmarkEnd w:id="10"/>
      <w:bookmarkEnd w:id="12"/>
    </w:p>
    <w:p w14:paraId="4BA60BC1" w14:textId="77777777" w:rsidR="00CF48C9" w:rsidRDefault="00CF48C9" w:rsidP="00CF48C9">
      <w:pPr>
        <w:pStyle w:val="PargrafodaLista"/>
      </w:pPr>
      <w:r>
        <w:t>O l</w:t>
      </w:r>
      <w:r w:rsidRPr="00566F1E">
        <w:t xml:space="preserve">evantamento planialtimétrico das áreas </w:t>
      </w:r>
      <w:r>
        <w:t>foi realizado com auxílio da e</w:t>
      </w:r>
      <w:r w:rsidRPr="00566F1E">
        <w:t xml:space="preserve">stação </w:t>
      </w:r>
      <w:r>
        <w:t>t</w:t>
      </w:r>
      <w:r w:rsidRPr="00566F1E">
        <w:t>otal e GPS</w:t>
      </w:r>
      <w:r>
        <w:t xml:space="preserve"> geodésico. Os </w:t>
      </w:r>
      <w:r w:rsidRPr="00566F1E">
        <w:t>dados de campo</w:t>
      </w:r>
      <w:r>
        <w:t xml:space="preserve"> foram transferidos para o computador </w:t>
      </w:r>
      <w:r w:rsidRPr="00566F1E">
        <w:t>através dos programas DATAGEOSIS e GENIS SOLUTION</w:t>
      </w:r>
      <w:r>
        <w:t>.</w:t>
      </w:r>
    </w:p>
    <w:p w14:paraId="3C1DDA88" w14:textId="77777777" w:rsidR="00CF48C9" w:rsidRDefault="00CF48C9" w:rsidP="00CF48C9">
      <w:pPr>
        <w:pStyle w:val="PargrafodaLista"/>
      </w:pPr>
      <w:r>
        <w:t>Foi implantado um marco geodésico, rastreado pelo GPS g</w:t>
      </w:r>
      <w:r w:rsidRPr="00566F1E">
        <w:t>eodésico PROMAK FIELD</w:t>
      </w:r>
      <w:r>
        <w:t>, próximo ao local de construção da estação elevatória de esgoto.</w:t>
      </w:r>
    </w:p>
    <w:p w14:paraId="60557111" w14:textId="77777777" w:rsidR="00CF48C9" w:rsidRDefault="00CF48C9" w:rsidP="00CF48C9">
      <w:pPr>
        <w:pStyle w:val="PargrafodaLista"/>
      </w:pPr>
      <w:r>
        <w:t>A</w:t>
      </w:r>
      <w:r w:rsidRPr="00566F1E">
        <w:t xml:space="preserve"> edição dos pontos</w:t>
      </w:r>
      <w:r>
        <w:t>, a demarcação das curvas de nível e demais desenhos foram realizados com o software AutoC</w:t>
      </w:r>
      <w:r w:rsidRPr="00566F1E">
        <w:t>AD</w:t>
      </w:r>
      <w:r>
        <w:t xml:space="preserve"> Civil 3D.</w:t>
      </w:r>
      <w:r w:rsidRPr="00A157AB">
        <w:t xml:space="preserve"> </w:t>
      </w:r>
      <w:r>
        <w:t>Os trabalhos topográficos foram amarrados à Rede Básico Nacional, sistema SAD/69 e marégrafo de Imbituba.</w:t>
      </w:r>
    </w:p>
    <w:p w14:paraId="48DF74F6" w14:textId="77777777" w:rsidR="00CF48C9" w:rsidRDefault="00CF48C9" w:rsidP="00CF48C9">
      <w:pPr>
        <w:pStyle w:val="Pargrafo"/>
      </w:pPr>
    </w:p>
    <w:p w14:paraId="3F96EEC3" w14:textId="77777777" w:rsidR="00CF48C9" w:rsidRPr="00211C9E" w:rsidRDefault="00CF48C9" w:rsidP="00CF48C9">
      <w:pPr>
        <w:pStyle w:val="Ttulo2"/>
        <w:ind w:hanging="576"/>
      </w:pPr>
      <w:bookmarkStart w:id="13" w:name="_Toc502065768"/>
      <w:bookmarkStart w:id="14" w:name="_Toc502151191"/>
      <w:bookmarkStart w:id="15" w:name="_Toc512431548"/>
      <w:bookmarkStart w:id="16" w:name="_Toc3301779"/>
      <w:r w:rsidRPr="00211C9E">
        <w:t>Equipe de Trabalho Mobilizada</w:t>
      </w:r>
      <w:bookmarkEnd w:id="13"/>
      <w:bookmarkEnd w:id="14"/>
      <w:bookmarkEnd w:id="15"/>
      <w:bookmarkEnd w:id="16"/>
    </w:p>
    <w:p w14:paraId="1C52902D" w14:textId="77777777" w:rsidR="00CF48C9" w:rsidRPr="00CC3C43" w:rsidRDefault="00CF48C9" w:rsidP="00CF48C9">
      <w:pPr>
        <w:rPr>
          <w:lang w:eastAsia="x-none"/>
        </w:rPr>
      </w:pPr>
    </w:p>
    <w:p w14:paraId="2671BFF4" w14:textId="77777777" w:rsidR="00CF48C9" w:rsidRPr="00566F1E" w:rsidRDefault="00CF48C9" w:rsidP="00CF48C9">
      <w:pPr>
        <w:pStyle w:val="PargrafodaLista"/>
        <w:numPr>
          <w:ilvl w:val="0"/>
          <w:numId w:val="58"/>
        </w:numPr>
      </w:pPr>
      <w:r>
        <w:t xml:space="preserve">Aparecido Vanderlei </w:t>
      </w:r>
      <w:proofErr w:type="spellStart"/>
      <w:r>
        <w:t>Festi</w:t>
      </w:r>
      <w:proofErr w:type="spellEnd"/>
      <w:r w:rsidRPr="00566F1E">
        <w:t xml:space="preserve"> – Eng</w:t>
      </w:r>
      <w:r>
        <w:t>enheiro</w:t>
      </w:r>
      <w:r w:rsidRPr="00566F1E">
        <w:t xml:space="preserve"> </w:t>
      </w:r>
      <w:r>
        <w:t>agrimensor</w:t>
      </w:r>
    </w:p>
    <w:p w14:paraId="74DDB08E" w14:textId="77777777" w:rsidR="00CF48C9" w:rsidRPr="00566F1E" w:rsidRDefault="00CF48C9" w:rsidP="00CF48C9">
      <w:pPr>
        <w:pStyle w:val="PargrafodaLista"/>
        <w:numPr>
          <w:ilvl w:val="0"/>
          <w:numId w:val="58"/>
        </w:numPr>
      </w:pPr>
      <w:proofErr w:type="spellStart"/>
      <w:r w:rsidRPr="00566F1E">
        <w:t>Antonio</w:t>
      </w:r>
      <w:proofErr w:type="spellEnd"/>
      <w:r w:rsidRPr="00566F1E">
        <w:t xml:space="preserve"> Fernando dos Santos – Técnico em agrimensura</w:t>
      </w:r>
    </w:p>
    <w:p w14:paraId="77CB2B46" w14:textId="77777777" w:rsidR="00CF48C9" w:rsidRPr="00566F1E" w:rsidRDefault="00CF48C9" w:rsidP="00CF48C9">
      <w:pPr>
        <w:pStyle w:val="PargrafodaLista"/>
        <w:numPr>
          <w:ilvl w:val="0"/>
          <w:numId w:val="58"/>
        </w:numPr>
      </w:pPr>
      <w:r w:rsidRPr="00566F1E">
        <w:t>Marcos Alexandre Rocha Santos – Técnico em agrimensura</w:t>
      </w:r>
    </w:p>
    <w:p w14:paraId="484807A7" w14:textId="77777777" w:rsidR="00CF48C9" w:rsidRDefault="00CF48C9" w:rsidP="00CF48C9">
      <w:pPr>
        <w:pStyle w:val="PargrafodaLista"/>
        <w:numPr>
          <w:ilvl w:val="0"/>
          <w:numId w:val="58"/>
        </w:numPr>
      </w:pPr>
      <w:proofErr w:type="spellStart"/>
      <w:r w:rsidRPr="00566F1E">
        <w:t>Alexande</w:t>
      </w:r>
      <w:proofErr w:type="spellEnd"/>
      <w:r w:rsidRPr="00566F1E">
        <w:t xml:space="preserve"> Fernando Ramos Viana – Topógrafo</w:t>
      </w:r>
    </w:p>
    <w:p w14:paraId="0E5A68D0" w14:textId="77777777" w:rsidR="00CF48C9" w:rsidRPr="00566F1E" w:rsidRDefault="00CF48C9" w:rsidP="00CF48C9">
      <w:pPr>
        <w:pStyle w:val="PargrafodaLista"/>
      </w:pPr>
    </w:p>
    <w:p w14:paraId="3D73B08E" w14:textId="77777777" w:rsidR="00CF48C9" w:rsidRPr="00211C9E" w:rsidRDefault="00CF48C9" w:rsidP="00CF48C9">
      <w:pPr>
        <w:pStyle w:val="Ttulo2"/>
        <w:ind w:hanging="576"/>
      </w:pPr>
      <w:r w:rsidRPr="00211C9E">
        <w:t>  </w:t>
      </w:r>
      <w:bookmarkStart w:id="17" w:name="_Toc502065769"/>
      <w:bookmarkStart w:id="18" w:name="_Toc512431549"/>
      <w:bookmarkStart w:id="19" w:name="_Toc3301780"/>
      <w:r w:rsidRPr="00211C9E">
        <w:t>Equipamentos Utilizados</w:t>
      </w:r>
      <w:bookmarkEnd w:id="17"/>
      <w:bookmarkEnd w:id="18"/>
      <w:bookmarkEnd w:id="19"/>
    </w:p>
    <w:p w14:paraId="1A490BE2" w14:textId="77777777" w:rsidR="00CF48C9" w:rsidRDefault="00CF48C9" w:rsidP="00CF48C9"/>
    <w:p w14:paraId="7F599DD6" w14:textId="77777777" w:rsidR="00CF48C9" w:rsidRPr="00566F1E" w:rsidRDefault="00CF48C9" w:rsidP="00CF48C9">
      <w:pPr>
        <w:pStyle w:val="PargrafodaLista"/>
        <w:numPr>
          <w:ilvl w:val="0"/>
          <w:numId w:val="57"/>
        </w:numPr>
      </w:pPr>
      <w:r w:rsidRPr="00566F1E">
        <w:t>Estação total RUIDE 825R³</w:t>
      </w:r>
      <w:r>
        <w:t>;</w:t>
      </w:r>
    </w:p>
    <w:p w14:paraId="2C09188C" w14:textId="77777777" w:rsidR="00CF48C9" w:rsidRPr="00566F1E" w:rsidRDefault="00CF48C9" w:rsidP="00CF48C9">
      <w:pPr>
        <w:pStyle w:val="PargrafodaLista"/>
        <w:numPr>
          <w:ilvl w:val="0"/>
          <w:numId w:val="57"/>
        </w:numPr>
      </w:pPr>
      <w:r w:rsidRPr="00566F1E">
        <w:t>GPS Geodésico PROMAK FIELD</w:t>
      </w:r>
      <w:r>
        <w:t>;</w:t>
      </w:r>
    </w:p>
    <w:p w14:paraId="73FF8BCC" w14:textId="77777777" w:rsidR="00CF48C9" w:rsidRDefault="00CF48C9" w:rsidP="00CF48C9">
      <w:pPr>
        <w:pStyle w:val="PargrafodaLista"/>
        <w:numPr>
          <w:ilvl w:val="0"/>
          <w:numId w:val="57"/>
        </w:numPr>
      </w:pPr>
      <w:r>
        <w:t xml:space="preserve">Software </w:t>
      </w:r>
      <w:r w:rsidRPr="00566F1E">
        <w:t>DATAGEOSIS</w:t>
      </w:r>
      <w:r>
        <w:t>;</w:t>
      </w:r>
    </w:p>
    <w:p w14:paraId="2DA30241" w14:textId="77777777" w:rsidR="00CF48C9" w:rsidRDefault="00CF48C9" w:rsidP="00CF48C9">
      <w:pPr>
        <w:pStyle w:val="PargrafodaLista"/>
        <w:numPr>
          <w:ilvl w:val="0"/>
          <w:numId w:val="57"/>
        </w:numPr>
      </w:pPr>
      <w:r>
        <w:t xml:space="preserve">Software </w:t>
      </w:r>
      <w:r w:rsidRPr="00566F1E">
        <w:t>GENIS SOLUTION</w:t>
      </w:r>
      <w:r>
        <w:t>;</w:t>
      </w:r>
    </w:p>
    <w:p w14:paraId="619A35E1" w14:textId="77777777" w:rsidR="00CF48C9" w:rsidRPr="00566F1E" w:rsidRDefault="00CF48C9" w:rsidP="00CF48C9">
      <w:pPr>
        <w:pStyle w:val="PargrafodaLista"/>
        <w:numPr>
          <w:ilvl w:val="0"/>
          <w:numId w:val="57"/>
        </w:numPr>
      </w:pPr>
      <w:r>
        <w:t>Software AutoCAD Civil 3D 2017;</w:t>
      </w:r>
    </w:p>
    <w:p w14:paraId="7411D067" w14:textId="77777777" w:rsidR="00CF48C9" w:rsidRDefault="00CF48C9" w:rsidP="00CF48C9">
      <w:pPr>
        <w:pStyle w:val="PargrafodaLista"/>
        <w:numPr>
          <w:ilvl w:val="0"/>
          <w:numId w:val="57"/>
        </w:numPr>
      </w:pPr>
      <w:r w:rsidRPr="00566F1E">
        <w:t>Veículo Uno Mille</w:t>
      </w:r>
      <w:r>
        <w:t>.</w:t>
      </w:r>
    </w:p>
    <w:p w14:paraId="6A74ED30" w14:textId="77777777" w:rsidR="00CF48C9" w:rsidRDefault="00CF48C9" w:rsidP="00CF48C9">
      <w:pPr>
        <w:pStyle w:val="PargrafodaLista"/>
        <w:ind w:left="1429" w:firstLine="0"/>
      </w:pPr>
    </w:p>
    <w:p w14:paraId="22BC2853" w14:textId="77777777" w:rsidR="00CF48C9" w:rsidRPr="00211C9E" w:rsidRDefault="00CF48C9" w:rsidP="00CF48C9">
      <w:pPr>
        <w:pStyle w:val="Ttulo1"/>
      </w:pPr>
      <w:bookmarkStart w:id="20" w:name="_Toc512431550"/>
      <w:bookmarkStart w:id="21" w:name="_Toc3301781"/>
      <w:r>
        <w:t>LEVANTAMENTOS CADASTRAIS</w:t>
      </w:r>
      <w:bookmarkEnd w:id="20"/>
      <w:bookmarkEnd w:id="21"/>
    </w:p>
    <w:p w14:paraId="2763C27C" w14:textId="77777777" w:rsidR="00CF48C9" w:rsidRDefault="00CF48C9" w:rsidP="00CF48C9">
      <w:pPr>
        <w:pStyle w:val="PargrafodaLista"/>
      </w:pPr>
      <w:r>
        <w:t>O levantamento topográfico de rio do Pires foi realizado no local onde será dimensionada a estação de tratamento de esgoto do município e seu respectivo emissário final para lançamento no rio Paramirim.</w:t>
      </w:r>
    </w:p>
    <w:p w14:paraId="3928C9B7" w14:textId="77777777" w:rsidR="00CF48C9" w:rsidRPr="00057988" w:rsidRDefault="00CF48C9" w:rsidP="00CF48C9">
      <w:pPr>
        <w:pStyle w:val="PargrafodaLista"/>
        <w:ind w:left="1429" w:firstLine="0"/>
        <w:rPr>
          <w:highlight w:val="red"/>
        </w:rPr>
      </w:pPr>
    </w:p>
    <w:p w14:paraId="6CCF53EF" w14:textId="77777777" w:rsidR="00CF48C9" w:rsidRPr="0022302E" w:rsidRDefault="00CF48C9" w:rsidP="00CF48C9">
      <w:pPr>
        <w:pStyle w:val="PargrafodaLista"/>
      </w:pPr>
      <w:r w:rsidRPr="00D469BE">
        <w:t>No total, foi levantada uma área de 103.289,94 m².</w:t>
      </w:r>
    </w:p>
    <w:p w14:paraId="68D3EB96" w14:textId="77777777" w:rsidR="00CF48C9" w:rsidRDefault="00CF48C9" w:rsidP="00CF48C9">
      <w:pPr>
        <w:pStyle w:val="PargrafodaLista"/>
      </w:pPr>
      <w:r>
        <w:br w:type="page"/>
      </w:r>
    </w:p>
    <w:p w14:paraId="2501CBC3" w14:textId="77777777" w:rsidR="00CF48C9" w:rsidRDefault="00CF48C9" w:rsidP="00CF48C9">
      <w:pPr>
        <w:pStyle w:val="PargrafodaLista"/>
      </w:pPr>
    </w:p>
    <w:p w14:paraId="50F2AB64" w14:textId="77777777" w:rsidR="00CF48C9" w:rsidRDefault="00CF48C9" w:rsidP="00CF48C9">
      <w:pPr>
        <w:pStyle w:val="PargrafodaLista"/>
      </w:pPr>
    </w:p>
    <w:p w14:paraId="08A5F3F9" w14:textId="77777777" w:rsidR="00CF48C9" w:rsidRDefault="00CF48C9" w:rsidP="00CF48C9">
      <w:pPr>
        <w:pStyle w:val="PargrafodaLista"/>
      </w:pPr>
    </w:p>
    <w:p w14:paraId="618D465C" w14:textId="77777777" w:rsidR="00CF48C9" w:rsidRDefault="00CF48C9" w:rsidP="00CF48C9">
      <w:pPr>
        <w:pStyle w:val="PargrafodaLista"/>
      </w:pPr>
    </w:p>
    <w:p w14:paraId="03D12C64" w14:textId="77777777" w:rsidR="00CF48C9" w:rsidRDefault="00CF48C9" w:rsidP="00CF48C9">
      <w:pPr>
        <w:pStyle w:val="PargrafodaLista"/>
      </w:pPr>
    </w:p>
    <w:p w14:paraId="0AA09A33" w14:textId="77777777" w:rsidR="00CF48C9" w:rsidRDefault="00CF48C9" w:rsidP="00CF48C9">
      <w:pPr>
        <w:pStyle w:val="PargrafodaLista"/>
      </w:pPr>
    </w:p>
    <w:p w14:paraId="4E484DE6" w14:textId="77777777" w:rsidR="00CF48C9" w:rsidRDefault="00CF48C9" w:rsidP="00CF48C9">
      <w:pPr>
        <w:pStyle w:val="PargrafodaLista"/>
      </w:pPr>
    </w:p>
    <w:p w14:paraId="46E1534F" w14:textId="77777777" w:rsidR="00CF48C9" w:rsidRDefault="00CF48C9" w:rsidP="00CF48C9">
      <w:pPr>
        <w:pStyle w:val="PargrafodaLista"/>
      </w:pPr>
    </w:p>
    <w:p w14:paraId="4D45E6F9" w14:textId="77777777" w:rsidR="00CF48C9" w:rsidRDefault="00CF48C9" w:rsidP="00CF48C9">
      <w:pPr>
        <w:pStyle w:val="PargrafodaLista"/>
      </w:pPr>
    </w:p>
    <w:p w14:paraId="0DBAC02B" w14:textId="77777777" w:rsidR="00CF48C9" w:rsidRDefault="00CF48C9" w:rsidP="00CF48C9">
      <w:pPr>
        <w:pStyle w:val="PargrafodaLista"/>
      </w:pPr>
    </w:p>
    <w:p w14:paraId="506ADFB4" w14:textId="77777777" w:rsidR="00CF48C9" w:rsidRDefault="00CF48C9" w:rsidP="00CF48C9">
      <w:pPr>
        <w:pStyle w:val="PargrafodaLista"/>
      </w:pPr>
    </w:p>
    <w:p w14:paraId="2F14CB11" w14:textId="77777777" w:rsidR="00CF48C9" w:rsidRDefault="00CF48C9" w:rsidP="00CF48C9">
      <w:pPr>
        <w:pStyle w:val="PargrafodaLista"/>
      </w:pPr>
    </w:p>
    <w:p w14:paraId="4BBF1A60" w14:textId="77777777" w:rsidR="00CF48C9" w:rsidRDefault="00CF48C9" w:rsidP="00CF48C9">
      <w:pPr>
        <w:pStyle w:val="PargrafodaLista"/>
      </w:pPr>
    </w:p>
    <w:p w14:paraId="7D63AE7C" w14:textId="77777777" w:rsidR="00CF48C9" w:rsidRDefault="00CF48C9" w:rsidP="00CF48C9">
      <w:pPr>
        <w:pStyle w:val="PargrafodaLista"/>
      </w:pPr>
    </w:p>
    <w:p w14:paraId="7429D48A" w14:textId="77777777" w:rsidR="00CF48C9" w:rsidRDefault="00CF48C9" w:rsidP="00CF48C9">
      <w:pPr>
        <w:pStyle w:val="PargrafodaLista"/>
      </w:pPr>
    </w:p>
    <w:p w14:paraId="03CB97F7" w14:textId="77777777" w:rsidR="00CF48C9" w:rsidRDefault="00CF48C9" w:rsidP="00CF48C9">
      <w:pPr>
        <w:pStyle w:val="PargrafodaLista"/>
      </w:pPr>
    </w:p>
    <w:p w14:paraId="34918C83" w14:textId="77777777" w:rsidR="00CF48C9" w:rsidRDefault="00CF48C9" w:rsidP="00CF48C9">
      <w:pPr>
        <w:pStyle w:val="PargrafodaLista"/>
      </w:pPr>
    </w:p>
    <w:p w14:paraId="4EC856C1" w14:textId="77777777" w:rsidR="00CF48C9" w:rsidRDefault="00CF48C9" w:rsidP="00CF48C9">
      <w:pPr>
        <w:pStyle w:val="PargrafodaLista"/>
      </w:pPr>
    </w:p>
    <w:p w14:paraId="76B509CB" w14:textId="77777777" w:rsidR="00CF48C9" w:rsidRDefault="00CF48C9" w:rsidP="00CF48C9">
      <w:pPr>
        <w:pStyle w:val="Ttulo1"/>
      </w:pPr>
      <w:bookmarkStart w:id="22" w:name="_Toc512431551"/>
      <w:bookmarkStart w:id="23" w:name="_Toc3301782"/>
      <w:r>
        <w:t>DESENHOS CADASTRAIS</w:t>
      </w:r>
      <w:bookmarkEnd w:id="22"/>
      <w:bookmarkEnd w:id="23"/>
    </w:p>
    <w:p w14:paraId="1A45AF3A" w14:textId="77777777" w:rsidR="00CF48C9" w:rsidRPr="00B14D12" w:rsidRDefault="00CF48C9" w:rsidP="00CF48C9">
      <w:pPr>
        <w:pStyle w:val="Pargrafo"/>
      </w:pPr>
    </w:p>
    <w:p w14:paraId="7E600EEC" w14:textId="77777777" w:rsidR="00824970" w:rsidRDefault="00824970" w:rsidP="00CF48C9">
      <w:pPr>
        <w:pStyle w:val="Ttulo1"/>
        <w:numPr>
          <w:ilvl w:val="0"/>
          <w:numId w:val="0"/>
        </w:numPr>
        <w:ind w:left="432"/>
      </w:pPr>
    </w:p>
    <w:bookmarkEnd w:id="11"/>
    <w:p w14:paraId="46295F2E" w14:textId="77777777" w:rsidR="003F663E" w:rsidRDefault="003F663E" w:rsidP="003B3AF5">
      <w:pPr>
        <w:pStyle w:val="AnexoNmero"/>
        <w:numPr>
          <w:ilvl w:val="0"/>
          <w:numId w:val="0"/>
        </w:numPr>
        <w:jc w:val="both"/>
      </w:pPr>
    </w:p>
    <w:sectPr w:rsidR="003F663E" w:rsidSect="001165C0">
      <w:footerReference w:type="default" r:id="rId11"/>
      <w:pgSz w:w="11907" w:h="16840" w:code="9"/>
      <w:pgMar w:top="1418" w:right="1134" w:bottom="1418" w:left="1701" w:header="37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1362B" w14:textId="77777777" w:rsidR="00112266" w:rsidRDefault="00112266">
      <w:r>
        <w:separator/>
      </w:r>
    </w:p>
  </w:endnote>
  <w:endnote w:type="continuationSeparator" w:id="0">
    <w:p w14:paraId="0EED8E27" w14:textId="77777777" w:rsidR="00112266" w:rsidRDefault="00112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egrito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witzerlandCond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Symbol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CDA2B" w14:textId="77777777" w:rsidR="00F3599F" w:rsidRDefault="00F3599F" w:rsidP="009858C8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82A7525" w14:textId="77777777" w:rsidR="00F3599F" w:rsidRDefault="00F3599F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342A9" w14:textId="77777777" w:rsidR="00F3599F" w:rsidRDefault="00863B92">
    <w:pPr>
      <w:spacing w:before="0" w:after="0"/>
      <w:ind w:left="-1134" w:right="360"/>
      <w:jc w:val="left"/>
      <w:rPr>
        <w:rFonts w:ascii="SwitzerlandCondLight" w:hAnsi="SwitzerlandCondLight"/>
        <w:sz w:val="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2E06643" wp14:editId="35BFDEA0">
              <wp:simplePos x="0" y="0"/>
              <wp:positionH relativeFrom="column">
                <wp:posOffset>-729615</wp:posOffset>
              </wp:positionH>
              <wp:positionV relativeFrom="paragraph">
                <wp:posOffset>-2045335</wp:posOffset>
              </wp:positionV>
              <wp:extent cx="342900" cy="1714500"/>
              <wp:effectExtent l="0" t="0" r="0" b="0"/>
              <wp:wrapNone/>
              <wp:docPr id="6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" cy="1714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CC6224" w14:textId="2DF7655F" w:rsidR="00F3599F" w:rsidRDefault="00F3599F" w:rsidP="003029A1">
                          <w:pPr>
                            <w:rPr>
                              <w:sz w:val="12"/>
                            </w:rPr>
                          </w:pPr>
                          <w:r w:rsidRPr="003029A1">
                            <w:rPr>
                              <w:sz w:val="12"/>
                            </w:rPr>
                            <w:t>ESG009-</w:t>
                          </w:r>
                          <w:r w:rsidR="00863B92">
                            <w:rPr>
                              <w:sz w:val="12"/>
                            </w:rPr>
                            <w:t>2</w:t>
                          </w:r>
                          <w:r w:rsidRPr="003029A1">
                            <w:rPr>
                              <w:sz w:val="12"/>
                            </w:rPr>
                            <w:t>-</w:t>
                          </w:r>
                          <w:r w:rsidR="00CF48C9">
                            <w:rPr>
                              <w:sz w:val="12"/>
                            </w:rPr>
                            <w:t>RPR</w:t>
                          </w:r>
                          <w:r w:rsidRPr="003029A1">
                            <w:rPr>
                              <w:sz w:val="12"/>
                            </w:rPr>
                            <w:t>-</w:t>
                          </w:r>
                          <w:r w:rsidR="00124C9D">
                            <w:rPr>
                              <w:sz w:val="12"/>
                            </w:rPr>
                            <w:t>TOP</w:t>
                          </w:r>
                          <w:r w:rsidRPr="003029A1">
                            <w:rPr>
                              <w:sz w:val="12"/>
                            </w:rPr>
                            <w:t>-V</w:t>
                          </w:r>
                          <w:r w:rsidR="00863B92">
                            <w:rPr>
                              <w:sz w:val="12"/>
                            </w:rPr>
                            <w:t>0</w:t>
                          </w:r>
                          <w:r w:rsidR="00123651">
                            <w:rPr>
                              <w:sz w:val="12"/>
                            </w:rPr>
                            <w:t>9</w:t>
                          </w:r>
                          <w:r w:rsidRPr="003029A1">
                            <w:rPr>
                              <w:sz w:val="12"/>
                            </w:rPr>
                            <w:t>-R0</w:t>
                          </w:r>
                          <w:r w:rsidR="00863B92">
                            <w:rPr>
                              <w:sz w:val="12"/>
                            </w:rPr>
                            <w:t>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E06643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-57.45pt;margin-top:-161.05pt;width:27pt;height:1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" stroked="f">
              <v:textbox style="layout-flow:vertical;mso-layout-flow-alt:bottom-to-top">
                <w:txbxContent>
                  <w:p w14:paraId="1CCC6224" w14:textId="2DF7655F" w:rsidR="00F3599F" w:rsidRDefault="00F3599F" w:rsidP="003029A1">
                    <w:pPr>
                      <w:rPr>
                        <w:sz w:val="12"/>
                      </w:rPr>
                    </w:pPr>
                    <w:r w:rsidRPr="003029A1">
                      <w:rPr>
                        <w:sz w:val="12"/>
                      </w:rPr>
                      <w:t>ESG009-</w:t>
                    </w:r>
                    <w:r w:rsidR="00863B92">
                      <w:rPr>
                        <w:sz w:val="12"/>
                      </w:rPr>
                      <w:t>2</w:t>
                    </w:r>
                    <w:r w:rsidRPr="003029A1">
                      <w:rPr>
                        <w:sz w:val="12"/>
                      </w:rPr>
                      <w:t>-</w:t>
                    </w:r>
                    <w:r w:rsidR="00CF48C9">
                      <w:rPr>
                        <w:sz w:val="12"/>
                      </w:rPr>
                      <w:t>RPR</w:t>
                    </w:r>
                    <w:r w:rsidRPr="003029A1">
                      <w:rPr>
                        <w:sz w:val="12"/>
                      </w:rPr>
                      <w:t>-</w:t>
                    </w:r>
                    <w:r w:rsidR="00124C9D">
                      <w:rPr>
                        <w:sz w:val="12"/>
                      </w:rPr>
                      <w:t>TOP</w:t>
                    </w:r>
                    <w:r w:rsidRPr="003029A1">
                      <w:rPr>
                        <w:sz w:val="12"/>
                      </w:rPr>
                      <w:t>-V</w:t>
                    </w:r>
                    <w:r w:rsidR="00863B92">
                      <w:rPr>
                        <w:sz w:val="12"/>
                      </w:rPr>
                      <w:t>0</w:t>
                    </w:r>
                    <w:r w:rsidR="00123651">
                      <w:rPr>
                        <w:sz w:val="12"/>
                      </w:rPr>
                      <w:t>9</w:t>
                    </w:r>
                    <w:r w:rsidRPr="003029A1">
                      <w:rPr>
                        <w:sz w:val="12"/>
                      </w:rPr>
                      <w:t>-R0</w:t>
                    </w:r>
                    <w:r w:rsidR="00863B92">
                      <w:rPr>
                        <w:sz w:val="12"/>
                      </w:rPr>
                      <w:t>0</w:t>
                    </w:r>
                  </w:p>
                </w:txbxContent>
              </v:textbox>
            </v:shape>
          </w:pict>
        </mc:Fallback>
      </mc:AlternateContent>
    </w:r>
  </w:p>
  <w:p w14:paraId="03311867" w14:textId="77777777" w:rsidR="00F3599F" w:rsidRDefault="00F3599F" w:rsidP="007F320E">
    <w:pPr>
      <w:ind w:left="-1134" w:right="360"/>
      <w:jc w:val="left"/>
      <w:rPr>
        <w:rFonts w:ascii="SwitzerlandCondLight" w:hAnsi="SwitzerlandCondLight"/>
        <w:sz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D8567" w14:textId="5127C848" w:rsidR="00123651" w:rsidRDefault="00123651">
    <w:pPr>
      <w:pStyle w:val="Rodap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3B459F" wp14:editId="74E7EE86">
              <wp:simplePos x="0" y="0"/>
              <wp:positionH relativeFrom="column">
                <wp:posOffset>-744279</wp:posOffset>
              </wp:positionH>
              <wp:positionV relativeFrom="paragraph">
                <wp:posOffset>-1998920</wp:posOffset>
              </wp:positionV>
              <wp:extent cx="342900" cy="1714500"/>
              <wp:effectExtent l="0" t="0" r="0" b="0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" cy="1714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B9B18D" w14:textId="77777777" w:rsidR="00123651" w:rsidRDefault="00123651" w:rsidP="00123651">
                          <w:pPr>
                            <w:rPr>
                              <w:sz w:val="12"/>
                            </w:rPr>
                          </w:pPr>
                          <w:r w:rsidRPr="003029A1">
                            <w:rPr>
                              <w:sz w:val="12"/>
                            </w:rPr>
                            <w:t>ESG009-</w:t>
                          </w:r>
                          <w:r>
                            <w:rPr>
                              <w:sz w:val="12"/>
                            </w:rPr>
                            <w:t>2</w:t>
                          </w:r>
                          <w:r w:rsidRPr="003029A1">
                            <w:rPr>
                              <w:sz w:val="12"/>
                            </w:rPr>
                            <w:t>-</w:t>
                          </w:r>
                          <w:r>
                            <w:rPr>
                              <w:sz w:val="12"/>
                            </w:rPr>
                            <w:t>RPR</w:t>
                          </w:r>
                          <w:r w:rsidRPr="003029A1">
                            <w:rPr>
                              <w:sz w:val="12"/>
                            </w:rPr>
                            <w:t>-</w:t>
                          </w:r>
                          <w:r>
                            <w:rPr>
                              <w:sz w:val="12"/>
                            </w:rPr>
                            <w:t>TOP</w:t>
                          </w:r>
                          <w:r w:rsidRPr="003029A1">
                            <w:rPr>
                              <w:sz w:val="12"/>
                            </w:rPr>
                            <w:t>-V</w:t>
                          </w:r>
                          <w:r>
                            <w:rPr>
                              <w:sz w:val="12"/>
                            </w:rPr>
                            <w:t>09</w:t>
                          </w:r>
                          <w:r w:rsidRPr="003029A1">
                            <w:rPr>
                              <w:sz w:val="12"/>
                            </w:rPr>
                            <w:t>-R0</w:t>
                          </w:r>
                          <w:r>
                            <w:rPr>
                              <w:sz w:val="12"/>
                            </w:rPr>
                            <w:t>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3B459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58.6pt;margin-top:-157.4pt;width:27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" stroked="f">
              <v:textbox style="layout-flow:vertical;mso-layout-flow-alt:bottom-to-top">
                <w:txbxContent>
                  <w:p w14:paraId="6DB9B18D" w14:textId="77777777" w:rsidR="00123651" w:rsidRDefault="00123651" w:rsidP="00123651">
                    <w:pPr>
                      <w:rPr>
                        <w:sz w:val="12"/>
                      </w:rPr>
                    </w:pPr>
                    <w:r w:rsidRPr="003029A1">
                      <w:rPr>
                        <w:sz w:val="12"/>
                      </w:rPr>
                      <w:t>ESG009-</w:t>
                    </w:r>
                    <w:r>
                      <w:rPr>
                        <w:sz w:val="12"/>
                      </w:rPr>
                      <w:t>2</w:t>
                    </w:r>
                    <w:r w:rsidRPr="003029A1">
                      <w:rPr>
                        <w:sz w:val="12"/>
                      </w:rPr>
                      <w:t>-</w:t>
                    </w:r>
                    <w:r>
                      <w:rPr>
                        <w:sz w:val="12"/>
                      </w:rPr>
                      <w:t>RPR</w:t>
                    </w:r>
                    <w:r w:rsidRPr="003029A1">
                      <w:rPr>
                        <w:sz w:val="12"/>
                      </w:rPr>
                      <w:t>-</w:t>
                    </w:r>
                    <w:r>
                      <w:rPr>
                        <w:sz w:val="12"/>
                      </w:rPr>
                      <w:t>TOP</w:t>
                    </w:r>
                    <w:r w:rsidRPr="003029A1">
                      <w:rPr>
                        <w:sz w:val="12"/>
                      </w:rPr>
                      <w:t>-V</w:t>
                    </w:r>
                    <w:r>
                      <w:rPr>
                        <w:sz w:val="12"/>
                      </w:rPr>
                      <w:t>09</w:t>
                    </w:r>
                    <w:r w:rsidRPr="003029A1">
                      <w:rPr>
                        <w:sz w:val="12"/>
                      </w:rPr>
                      <w:t>-R0</w:t>
                    </w:r>
                    <w:r>
                      <w:rPr>
                        <w:sz w:val="12"/>
                      </w:rPr>
                      <w:t>0</w:t>
                    </w:r>
                  </w:p>
                </w:txbxContent>
              </v:textbox>
            </v:shape>
          </w:pict>
        </mc:Fallback>
      </mc:AlternateContent>
    </w:r>
    <w:sdt>
      <w:sdtPr>
        <w:id w:val="-161443756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48B1C0A2" w14:textId="77777777" w:rsidR="00F3599F" w:rsidRDefault="00F3599F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ED4D78" w14:textId="77777777" w:rsidR="00112266" w:rsidRDefault="00112266">
      <w:r>
        <w:separator/>
      </w:r>
    </w:p>
  </w:footnote>
  <w:footnote w:type="continuationSeparator" w:id="0">
    <w:p w14:paraId="7EC8CD9D" w14:textId="77777777" w:rsidR="00112266" w:rsidRDefault="00112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7FCC5" w14:textId="77777777" w:rsidR="00F3599F" w:rsidRPr="008E0C4B" w:rsidRDefault="00F3599F" w:rsidP="008E0C4B">
    <w:pPr>
      <w:pBdr>
        <w:bottom w:val="single" w:sz="24" w:space="1" w:color="auto"/>
      </w:pBdr>
      <w:spacing w:after="0"/>
      <w:ind w:right="-143"/>
      <w:jc w:val="center"/>
      <w:rPr>
        <w:b/>
        <w:noProof/>
        <w:sz w:val="16"/>
        <w:szCs w:val="16"/>
      </w:rPr>
    </w:pPr>
    <w:r>
      <w:rPr>
        <w:noProof/>
      </w:rPr>
      <w:drawing>
        <wp:inline distT="0" distB="0" distL="0" distR="0" wp14:anchorId="10CE9483" wp14:editId="60242CC5">
          <wp:extent cx="1743710" cy="351155"/>
          <wp:effectExtent l="0" t="0" r="0" b="0"/>
          <wp:docPr id="1" name="Imagem 1" descr="CODEVAS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DEVAS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710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r w:rsidRPr="004973E2">
      <w:rPr>
        <w:b/>
        <w:color w:val="0070C0"/>
        <w:sz w:val="16"/>
        <w:szCs w:val="16"/>
      </w:rPr>
      <w:t>FESTI &amp; FESTI CONSULTORIA E PLANEJAMENTO LTDA. EPP</w:t>
    </w:r>
    <w:r>
      <w:rPr>
        <w:b/>
        <w:noProof/>
        <w:sz w:val="16"/>
        <w:szCs w:val="16"/>
      </w:rPr>
      <w:drawing>
        <wp:inline distT="0" distB="0" distL="0" distR="0" wp14:anchorId="66D670D5" wp14:editId="4BB39177">
          <wp:extent cx="531495" cy="457200"/>
          <wp:effectExtent l="0" t="0" r="0" b="0"/>
          <wp:docPr id="2" name="Imagem 2" descr="Logotipo - Festi e F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tipo - Festi e Fest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49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81DA7"/>
    <w:multiLevelType w:val="hybridMultilevel"/>
    <w:tmpl w:val="780CCC4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BB2E55"/>
    <w:multiLevelType w:val="hybridMultilevel"/>
    <w:tmpl w:val="3A02CA0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95C4864"/>
    <w:multiLevelType w:val="hybridMultilevel"/>
    <w:tmpl w:val="B3A8BA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1F173A6"/>
    <w:multiLevelType w:val="hybridMultilevel"/>
    <w:tmpl w:val="08A89532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3652BEA"/>
    <w:multiLevelType w:val="hybridMultilevel"/>
    <w:tmpl w:val="45FE8EA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AF2275"/>
    <w:multiLevelType w:val="hybridMultilevel"/>
    <w:tmpl w:val="F828CEDA"/>
    <w:lvl w:ilvl="0" w:tplc="248A3204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243A7"/>
    <w:multiLevelType w:val="hybridMultilevel"/>
    <w:tmpl w:val="617A1BD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C187441"/>
    <w:multiLevelType w:val="hybridMultilevel"/>
    <w:tmpl w:val="5100049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1061925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24C306AE"/>
    <w:multiLevelType w:val="hybridMultilevel"/>
    <w:tmpl w:val="DE76DE8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5294EC8"/>
    <w:multiLevelType w:val="hybridMultilevel"/>
    <w:tmpl w:val="17BCCB8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1370CC"/>
    <w:multiLevelType w:val="hybridMultilevel"/>
    <w:tmpl w:val="1534E9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939CB"/>
    <w:multiLevelType w:val="hybridMultilevel"/>
    <w:tmpl w:val="A7B8C2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D4FF6"/>
    <w:multiLevelType w:val="hybridMultilevel"/>
    <w:tmpl w:val="49F6E760"/>
    <w:lvl w:ilvl="0" w:tplc="248A3204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81142"/>
    <w:multiLevelType w:val="hybridMultilevel"/>
    <w:tmpl w:val="677675F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E53E5B"/>
    <w:multiLevelType w:val="hybridMultilevel"/>
    <w:tmpl w:val="DA08FFA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78472C4"/>
    <w:multiLevelType w:val="hybridMultilevel"/>
    <w:tmpl w:val="54DAB52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9F40AEA"/>
    <w:multiLevelType w:val="multilevel"/>
    <w:tmpl w:val="D0644574"/>
    <w:lvl w:ilvl="0">
      <w:start w:val="1"/>
      <w:numFmt w:val="decimal"/>
      <w:pStyle w:val="Ttulo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suff w:val="space"/>
      <w:lvlText w:val="%1.%2"/>
      <w:lvlJc w:val="left"/>
      <w:pPr>
        <w:ind w:left="576" w:hanging="292"/>
      </w:pPr>
      <w:rPr>
        <w:rFonts w:hint="default"/>
      </w:rPr>
    </w:lvl>
    <w:lvl w:ilvl="2">
      <w:start w:val="1"/>
      <w:numFmt w:val="decimal"/>
      <w:pStyle w:val="Ttulo3"/>
      <w:suff w:val="space"/>
      <w:lvlText w:val="%1.%2.%3"/>
      <w:lvlJc w:val="left"/>
      <w:pPr>
        <w:ind w:left="3414" w:hanging="2847"/>
      </w:pPr>
      <w:rPr>
        <w:rFonts w:hint="default"/>
      </w:rPr>
    </w:lvl>
    <w:lvl w:ilvl="3">
      <w:start w:val="1"/>
      <w:numFmt w:val="decimal"/>
      <w:pStyle w:val="Ttulo4"/>
      <w:suff w:val="space"/>
      <w:lvlText w:val="%1.%2.%3.%4"/>
      <w:lvlJc w:val="left"/>
      <w:pPr>
        <w:ind w:left="864" w:hanging="13"/>
      </w:pPr>
      <w:rPr>
        <w:rFonts w:hint="default"/>
      </w:rPr>
    </w:lvl>
    <w:lvl w:ilvl="4">
      <w:start w:val="1"/>
      <w:numFmt w:val="decimal"/>
      <w:pStyle w:val="Ttulo5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3B392BDC"/>
    <w:multiLevelType w:val="hybridMultilevel"/>
    <w:tmpl w:val="A4D28E8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4DA34B3"/>
    <w:multiLevelType w:val="hybridMultilevel"/>
    <w:tmpl w:val="FF98F7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D3581B"/>
    <w:multiLevelType w:val="hybridMultilevel"/>
    <w:tmpl w:val="9776054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B595803"/>
    <w:multiLevelType w:val="hybridMultilevel"/>
    <w:tmpl w:val="0C5EEF40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B">
      <w:start w:val="1"/>
      <w:numFmt w:val="lowerRoman"/>
      <w:lvlText w:val="%2."/>
      <w:lvlJc w:val="righ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BD574F0"/>
    <w:multiLevelType w:val="hybridMultilevel"/>
    <w:tmpl w:val="865C0C4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D2E33D1"/>
    <w:multiLevelType w:val="hybridMultilevel"/>
    <w:tmpl w:val="14346CE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DCB2AB2"/>
    <w:multiLevelType w:val="hybridMultilevel"/>
    <w:tmpl w:val="6784B32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0923103"/>
    <w:multiLevelType w:val="hybridMultilevel"/>
    <w:tmpl w:val="E6222D4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2205DC5"/>
    <w:multiLevelType w:val="hybridMultilevel"/>
    <w:tmpl w:val="17207552"/>
    <w:lvl w:ilvl="0" w:tplc="62909612">
      <w:start w:val="1"/>
      <w:numFmt w:val="decimal"/>
      <w:pStyle w:val="TabelaN"/>
      <w:lvlText w:val="Tabela 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C14AE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43F4009"/>
    <w:multiLevelType w:val="hybridMultilevel"/>
    <w:tmpl w:val="D4A4243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61F2D11"/>
    <w:multiLevelType w:val="hybridMultilevel"/>
    <w:tmpl w:val="4DD67EE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6DD24A1"/>
    <w:multiLevelType w:val="hybridMultilevel"/>
    <w:tmpl w:val="D58AB62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9B247EE"/>
    <w:multiLevelType w:val="hybridMultilevel"/>
    <w:tmpl w:val="9580D6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950E0"/>
    <w:multiLevelType w:val="hybridMultilevel"/>
    <w:tmpl w:val="E8AA60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DC508EF"/>
    <w:multiLevelType w:val="hybridMultilevel"/>
    <w:tmpl w:val="DE0888C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6CB43CF"/>
    <w:multiLevelType w:val="hybridMultilevel"/>
    <w:tmpl w:val="4B1E316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75912AC"/>
    <w:multiLevelType w:val="hybridMultilevel"/>
    <w:tmpl w:val="0538A322"/>
    <w:lvl w:ilvl="0" w:tplc="04160015">
      <w:start w:val="1"/>
      <w:numFmt w:val="upperLetter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688344A7"/>
    <w:multiLevelType w:val="multilevel"/>
    <w:tmpl w:val="C6BE06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AB03B38"/>
    <w:multiLevelType w:val="hybridMultilevel"/>
    <w:tmpl w:val="BC4A07A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D5B146B"/>
    <w:multiLevelType w:val="hybridMultilevel"/>
    <w:tmpl w:val="179E650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E0D4701"/>
    <w:multiLevelType w:val="hybridMultilevel"/>
    <w:tmpl w:val="489E51F0"/>
    <w:lvl w:ilvl="0" w:tplc="E8A6ABEE">
      <w:start w:val="1"/>
      <w:numFmt w:val="lowerLetter"/>
      <w:lvlText w:val="%1)"/>
      <w:lvlJc w:val="left"/>
      <w:pPr>
        <w:ind w:left="1489" w:hanging="78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E6D16C0"/>
    <w:multiLevelType w:val="hybridMultilevel"/>
    <w:tmpl w:val="E7ECE8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537AA4"/>
    <w:multiLevelType w:val="hybridMultilevel"/>
    <w:tmpl w:val="FCF4EA38"/>
    <w:lvl w:ilvl="0" w:tplc="59D4AD22">
      <w:start w:val="1"/>
      <w:numFmt w:val="upperRoman"/>
      <w:pStyle w:val="AnexoNmero"/>
      <w:suff w:val="space"/>
      <w:lvlText w:val="ANEXO %1"/>
      <w:lvlJc w:val="center"/>
      <w:pPr>
        <w:ind w:left="0" w:firstLine="0"/>
      </w:pPr>
      <w:rPr>
        <w:rFonts w:ascii="Arial" w:hAnsi="Arial" w:hint="default"/>
        <w:sz w:val="32"/>
      </w:rPr>
    </w:lvl>
    <w:lvl w:ilvl="1" w:tplc="04160019">
      <w:start w:val="1"/>
      <w:numFmt w:val="lowerLetter"/>
      <w:lvlText w:val="%2."/>
      <w:lvlJc w:val="left"/>
      <w:pPr>
        <w:ind w:left="6403" w:hanging="360"/>
      </w:pPr>
    </w:lvl>
    <w:lvl w:ilvl="2" w:tplc="0416001B" w:tentative="1">
      <w:start w:val="1"/>
      <w:numFmt w:val="lowerRoman"/>
      <w:lvlText w:val="%3."/>
      <w:lvlJc w:val="right"/>
      <w:pPr>
        <w:ind w:left="7123" w:hanging="180"/>
      </w:pPr>
    </w:lvl>
    <w:lvl w:ilvl="3" w:tplc="0416000F" w:tentative="1">
      <w:start w:val="1"/>
      <w:numFmt w:val="decimal"/>
      <w:lvlText w:val="%4."/>
      <w:lvlJc w:val="left"/>
      <w:pPr>
        <w:ind w:left="7843" w:hanging="360"/>
      </w:pPr>
    </w:lvl>
    <w:lvl w:ilvl="4" w:tplc="04160019" w:tentative="1">
      <w:start w:val="1"/>
      <w:numFmt w:val="lowerLetter"/>
      <w:lvlText w:val="%5."/>
      <w:lvlJc w:val="left"/>
      <w:pPr>
        <w:ind w:left="8563" w:hanging="360"/>
      </w:pPr>
    </w:lvl>
    <w:lvl w:ilvl="5" w:tplc="0416001B" w:tentative="1">
      <w:start w:val="1"/>
      <w:numFmt w:val="lowerRoman"/>
      <w:lvlText w:val="%6."/>
      <w:lvlJc w:val="right"/>
      <w:pPr>
        <w:ind w:left="9283" w:hanging="180"/>
      </w:pPr>
    </w:lvl>
    <w:lvl w:ilvl="6" w:tplc="0416000F" w:tentative="1">
      <w:start w:val="1"/>
      <w:numFmt w:val="decimal"/>
      <w:lvlText w:val="%7."/>
      <w:lvlJc w:val="left"/>
      <w:pPr>
        <w:ind w:left="10003" w:hanging="360"/>
      </w:pPr>
    </w:lvl>
    <w:lvl w:ilvl="7" w:tplc="04160019" w:tentative="1">
      <w:start w:val="1"/>
      <w:numFmt w:val="lowerLetter"/>
      <w:lvlText w:val="%8."/>
      <w:lvlJc w:val="left"/>
      <w:pPr>
        <w:ind w:left="10723" w:hanging="360"/>
      </w:pPr>
    </w:lvl>
    <w:lvl w:ilvl="8" w:tplc="0416001B" w:tentative="1">
      <w:start w:val="1"/>
      <w:numFmt w:val="lowerRoman"/>
      <w:lvlText w:val="%9."/>
      <w:lvlJc w:val="right"/>
      <w:pPr>
        <w:ind w:left="11443" w:hanging="180"/>
      </w:pPr>
    </w:lvl>
  </w:abstractNum>
  <w:abstractNum w:abstractNumId="42" w15:restartNumberingAfterBreak="0">
    <w:nsid w:val="71E65962"/>
    <w:multiLevelType w:val="hybridMultilevel"/>
    <w:tmpl w:val="20FA765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2707E1A"/>
    <w:multiLevelType w:val="hybridMultilevel"/>
    <w:tmpl w:val="EFAC538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300066C"/>
    <w:multiLevelType w:val="hybridMultilevel"/>
    <w:tmpl w:val="F7E0FBC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3817791"/>
    <w:multiLevelType w:val="hybridMultilevel"/>
    <w:tmpl w:val="AE8016A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70E1E3F"/>
    <w:multiLevelType w:val="hybridMultilevel"/>
    <w:tmpl w:val="FF96C59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799065C"/>
    <w:multiLevelType w:val="hybridMultilevel"/>
    <w:tmpl w:val="B700242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999284A"/>
    <w:multiLevelType w:val="hybridMultilevel"/>
    <w:tmpl w:val="A6E0865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7BCC029E"/>
    <w:multiLevelType w:val="hybridMultilevel"/>
    <w:tmpl w:val="379CA8A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7CC612B6"/>
    <w:multiLevelType w:val="hybridMultilevel"/>
    <w:tmpl w:val="03B21E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1D183F"/>
    <w:multiLevelType w:val="hybridMultilevel"/>
    <w:tmpl w:val="B2364710"/>
    <w:lvl w:ilvl="0" w:tplc="8F8EE858">
      <w:start w:val="1"/>
      <w:numFmt w:val="decimal"/>
      <w:pStyle w:val="Figura"/>
      <w:lvlText w:val="Figura %1."/>
      <w:lvlJc w:val="left"/>
      <w:pPr>
        <w:ind w:left="142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 w15:restartNumberingAfterBreak="0">
    <w:nsid w:val="7D894CC6"/>
    <w:multiLevelType w:val="hybridMultilevel"/>
    <w:tmpl w:val="F7A6460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7EDB59C9"/>
    <w:multiLevelType w:val="hybridMultilevel"/>
    <w:tmpl w:val="21DA151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7F09519B"/>
    <w:multiLevelType w:val="hybridMultilevel"/>
    <w:tmpl w:val="BCA0D4C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7FE8364C"/>
    <w:multiLevelType w:val="multilevel"/>
    <w:tmpl w:val="0418550E"/>
    <w:lvl w:ilvl="0">
      <w:start w:val="1"/>
      <w:numFmt w:val="upperLetter"/>
      <w:pStyle w:val="trao"/>
      <w:lvlText w:val="%1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olor w:val="000080"/>
        <w:u w:val="none"/>
      </w:rPr>
    </w:lvl>
    <w:lvl w:ilvl="3">
      <w:start w:val="1"/>
      <w:numFmt w:val="decimal"/>
      <w:suff w:val="nothing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55"/>
  </w:num>
  <w:num w:numId="2">
    <w:abstractNumId w:val="17"/>
  </w:num>
  <w:num w:numId="3">
    <w:abstractNumId w:val="12"/>
  </w:num>
  <w:num w:numId="4">
    <w:abstractNumId w:val="49"/>
  </w:num>
  <w:num w:numId="5">
    <w:abstractNumId w:val="51"/>
  </w:num>
  <w:num w:numId="6">
    <w:abstractNumId w:val="26"/>
  </w:num>
  <w:num w:numId="7">
    <w:abstractNumId w:val="34"/>
  </w:num>
  <w:num w:numId="8">
    <w:abstractNumId w:val="30"/>
  </w:num>
  <w:num w:numId="9">
    <w:abstractNumId w:val="9"/>
  </w:num>
  <w:num w:numId="10">
    <w:abstractNumId w:val="39"/>
  </w:num>
  <w:num w:numId="11">
    <w:abstractNumId w:val="16"/>
  </w:num>
  <w:num w:numId="12">
    <w:abstractNumId w:val="22"/>
  </w:num>
  <w:num w:numId="13">
    <w:abstractNumId w:val="28"/>
  </w:num>
  <w:num w:numId="14">
    <w:abstractNumId w:val="35"/>
  </w:num>
  <w:num w:numId="15">
    <w:abstractNumId w:val="23"/>
  </w:num>
  <w:num w:numId="16">
    <w:abstractNumId w:val="20"/>
  </w:num>
  <w:num w:numId="17">
    <w:abstractNumId w:val="24"/>
  </w:num>
  <w:num w:numId="18">
    <w:abstractNumId w:val="50"/>
  </w:num>
  <w:num w:numId="19">
    <w:abstractNumId w:val="10"/>
  </w:num>
  <w:num w:numId="20">
    <w:abstractNumId w:val="7"/>
  </w:num>
  <w:num w:numId="21">
    <w:abstractNumId w:val="46"/>
  </w:num>
  <w:num w:numId="22">
    <w:abstractNumId w:val="21"/>
  </w:num>
  <w:num w:numId="23">
    <w:abstractNumId w:val="52"/>
  </w:num>
  <w:num w:numId="24">
    <w:abstractNumId w:val="32"/>
  </w:num>
  <w:num w:numId="25">
    <w:abstractNumId w:val="15"/>
  </w:num>
  <w:num w:numId="26">
    <w:abstractNumId w:val="53"/>
  </w:num>
  <w:num w:numId="27">
    <w:abstractNumId w:val="44"/>
  </w:num>
  <w:num w:numId="28">
    <w:abstractNumId w:val="1"/>
  </w:num>
  <w:num w:numId="29">
    <w:abstractNumId w:val="3"/>
  </w:num>
  <w:num w:numId="30">
    <w:abstractNumId w:val="41"/>
  </w:num>
  <w:num w:numId="31">
    <w:abstractNumId w:val="36"/>
  </w:num>
  <w:num w:numId="32">
    <w:abstractNumId w:val="37"/>
  </w:num>
  <w:num w:numId="33">
    <w:abstractNumId w:val="2"/>
  </w:num>
  <w:num w:numId="34">
    <w:abstractNumId w:val="6"/>
  </w:num>
  <w:num w:numId="35">
    <w:abstractNumId w:val="29"/>
  </w:num>
  <w:num w:numId="36">
    <w:abstractNumId w:val="25"/>
  </w:num>
  <w:num w:numId="37">
    <w:abstractNumId w:val="48"/>
  </w:num>
  <w:num w:numId="38">
    <w:abstractNumId w:val="54"/>
  </w:num>
  <w:num w:numId="39">
    <w:abstractNumId w:val="4"/>
  </w:num>
  <w:num w:numId="40">
    <w:abstractNumId w:val="38"/>
  </w:num>
  <w:num w:numId="41">
    <w:abstractNumId w:val="47"/>
  </w:num>
  <w:num w:numId="42">
    <w:abstractNumId w:val="19"/>
  </w:num>
  <w:num w:numId="43">
    <w:abstractNumId w:val="40"/>
  </w:num>
  <w:num w:numId="44">
    <w:abstractNumId w:val="0"/>
  </w:num>
  <w:num w:numId="45">
    <w:abstractNumId w:val="14"/>
  </w:num>
  <w:num w:numId="46">
    <w:abstractNumId w:val="27"/>
  </w:num>
  <w:num w:numId="47">
    <w:abstractNumId w:val="8"/>
  </w:num>
  <w:num w:numId="48">
    <w:abstractNumId w:val="13"/>
  </w:num>
  <w:num w:numId="49">
    <w:abstractNumId w:val="42"/>
  </w:num>
  <w:num w:numId="50">
    <w:abstractNumId w:val="5"/>
  </w:num>
  <w:num w:numId="51">
    <w:abstractNumId w:val="31"/>
  </w:num>
  <w:num w:numId="52">
    <w:abstractNumId w:val="43"/>
  </w:num>
  <w:num w:numId="53">
    <w:abstractNumId w:val="11"/>
  </w:num>
  <w:num w:numId="54">
    <w:abstractNumId w:val="45"/>
  </w:num>
  <w:num w:numId="55">
    <w:abstractNumId w:val="41"/>
    <w:lvlOverride w:ilvl="0">
      <w:startOverride w:val="1"/>
    </w:lvlOverride>
  </w:num>
  <w:num w:numId="56">
    <w:abstractNumId w:val="41"/>
    <w:lvlOverride w:ilvl="0">
      <w:startOverride w:val="1"/>
    </w:lvlOverride>
  </w:num>
  <w:num w:numId="57">
    <w:abstractNumId w:val="18"/>
  </w:num>
  <w:num w:numId="58">
    <w:abstractNumId w:val="3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pt-BR" w:vendorID="1" w:dllVersion="513" w:checkStyle="1"/>
  <w:activeWritingStyle w:appName="MSWord" w:lang="es-ES_tradnl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C83"/>
    <w:rsid w:val="0000031E"/>
    <w:rsid w:val="00003C14"/>
    <w:rsid w:val="000045BE"/>
    <w:rsid w:val="00005CEA"/>
    <w:rsid w:val="00006494"/>
    <w:rsid w:val="00006A8B"/>
    <w:rsid w:val="00007245"/>
    <w:rsid w:val="00007D45"/>
    <w:rsid w:val="000103F0"/>
    <w:rsid w:val="000104AC"/>
    <w:rsid w:val="00011A82"/>
    <w:rsid w:val="00014B75"/>
    <w:rsid w:val="00016085"/>
    <w:rsid w:val="00020A04"/>
    <w:rsid w:val="000215A9"/>
    <w:rsid w:val="00022FCE"/>
    <w:rsid w:val="00023AFD"/>
    <w:rsid w:val="000241E9"/>
    <w:rsid w:val="00025F7A"/>
    <w:rsid w:val="00027885"/>
    <w:rsid w:val="00031B4F"/>
    <w:rsid w:val="00032CD3"/>
    <w:rsid w:val="000358B7"/>
    <w:rsid w:val="00035F4F"/>
    <w:rsid w:val="00036066"/>
    <w:rsid w:val="000370E9"/>
    <w:rsid w:val="00041D36"/>
    <w:rsid w:val="000435AB"/>
    <w:rsid w:val="000437CB"/>
    <w:rsid w:val="000445BA"/>
    <w:rsid w:val="00044DE0"/>
    <w:rsid w:val="00044FAF"/>
    <w:rsid w:val="000469B3"/>
    <w:rsid w:val="00046D7D"/>
    <w:rsid w:val="00046F4D"/>
    <w:rsid w:val="00047146"/>
    <w:rsid w:val="00051D38"/>
    <w:rsid w:val="000541CD"/>
    <w:rsid w:val="00056F4D"/>
    <w:rsid w:val="00057210"/>
    <w:rsid w:val="00057988"/>
    <w:rsid w:val="00060881"/>
    <w:rsid w:val="00060D72"/>
    <w:rsid w:val="0006100A"/>
    <w:rsid w:val="000637ED"/>
    <w:rsid w:val="00064694"/>
    <w:rsid w:val="000668B7"/>
    <w:rsid w:val="00066C9D"/>
    <w:rsid w:val="00066FEA"/>
    <w:rsid w:val="000677A2"/>
    <w:rsid w:val="00067813"/>
    <w:rsid w:val="00075482"/>
    <w:rsid w:val="000755CF"/>
    <w:rsid w:val="00077B8D"/>
    <w:rsid w:val="00082150"/>
    <w:rsid w:val="000862FF"/>
    <w:rsid w:val="000876F5"/>
    <w:rsid w:val="0008771B"/>
    <w:rsid w:val="000902D4"/>
    <w:rsid w:val="00092EF7"/>
    <w:rsid w:val="00094EF0"/>
    <w:rsid w:val="000A04CE"/>
    <w:rsid w:val="000A13DD"/>
    <w:rsid w:val="000A270B"/>
    <w:rsid w:val="000A29A6"/>
    <w:rsid w:val="000A32BE"/>
    <w:rsid w:val="000A4585"/>
    <w:rsid w:val="000A5CAE"/>
    <w:rsid w:val="000A6C2D"/>
    <w:rsid w:val="000B2A22"/>
    <w:rsid w:val="000B42CE"/>
    <w:rsid w:val="000B5AED"/>
    <w:rsid w:val="000C1145"/>
    <w:rsid w:val="000C1806"/>
    <w:rsid w:val="000C22D0"/>
    <w:rsid w:val="000C2EBE"/>
    <w:rsid w:val="000C3943"/>
    <w:rsid w:val="000C4EF1"/>
    <w:rsid w:val="000C5600"/>
    <w:rsid w:val="000C6095"/>
    <w:rsid w:val="000C6888"/>
    <w:rsid w:val="000C732E"/>
    <w:rsid w:val="000C7BF9"/>
    <w:rsid w:val="000C7FEB"/>
    <w:rsid w:val="000D03B2"/>
    <w:rsid w:val="000D1105"/>
    <w:rsid w:val="000D23C3"/>
    <w:rsid w:val="000D30C1"/>
    <w:rsid w:val="000D3BC5"/>
    <w:rsid w:val="000D3E7B"/>
    <w:rsid w:val="000D7610"/>
    <w:rsid w:val="000E03BF"/>
    <w:rsid w:val="000E089A"/>
    <w:rsid w:val="000E1A57"/>
    <w:rsid w:val="000E2DA3"/>
    <w:rsid w:val="000E3CE7"/>
    <w:rsid w:val="000E643C"/>
    <w:rsid w:val="000E70FC"/>
    <w:rsid w:val="000F0326"/>
    <w:rsid w:val="000F43EF"/>
    <w:rsid w:val="000F588B"/>
    <w:rsid w:val="000F5EAC"/>
    <w:rsid w:val="000F61DB"/>
    <w:rsid w:val="000F7785"/>
    <w:rsid w:val="0010150D"/>
    <w:rsid w:val="001015A6"/>
    <w:rsid w:val="001025A9"/>
    <w:rsid w:val="00105A52"/>
    <w:rsid w:val="00106465"/>
    <w:rsid w:val="00111890"/>
    <w:rsid w:val="00112266"/>
    <w:rsid w:val="00115C9E"/>
    <w:rsid w:val="00115D88"/>
    <w:rsid w:val="00115E3A"/>
    <w:rsid w:val="001165C0"/>
    <w:rsid w:val="00117CEA"/>
    <w:rsid w:val="0012084B"/>
    <w:rsid w:val="00121050"/>
    <w:rsid w:val="0012311D"/>
    <w:rsid w:val="00123651"/>
    <w:rsid w:val="001249DE"/>
    <w:rsid w:val="00124AAA"/>
    <w:rsid w:val="00124C9D"/>
    <w:rsid w:val="00124F8D"/>
    <w:rsid w:val="001272E5"/>
    <w:rsid w:val="00131A5F"/>
    <w:rsid w:val="00131A81"/>
    <w:rsid w:val="0013284B"/>
    <w:rsid w:val="00133C4F"/>
    <w:rsid w:val="0013518D"/>
    <w:rsid w:val="00136157"/>
    <w:rsid w:val="001361CB"/>
    <w:rsid w:val="00136B71"/>
    <w:rsid w:val="0014053A"/>
    <w:rsid w:val="0014548C"/>
    <w:rsid w:val="00147166"/>
    <w:rsid w:val="00147DFF"/>
    <w:rsid w:val="001540D8"/>
    <w:rsid w:val="001548EA"/>
    <w:rsid w:val="0016071F"/>
    <w:rsid w:val="001624C5"/>
    <w:rsid w:val="00162B84"/>
    <w:rsid w:val="001661F4"/>
    <w:rsid w:val="001670E2"/>
    <w:rsid w:val="00167123"/>
    <w:rsid w:val="00170B2F"/>
    <w:rsid w:val="0017277F"/>
    <w:rsid w:val="00172F14"/>
    <w:rsid w:val="00172F9B"/>
    <w:rsid w:val="00172FCB"/>
    <w:rsid w:val="001730E1"/>
    <w:rsid w:val="00173477"/>
    <w:rsid w:val="00177A0E"/>
    <w:rsid w:val="001806F3"/>
    <w:rsid w:val="00180702"/>
    <w:rsid w:val="001839E8"/>
    <w:rsid w:val="00183CF1"/>
    <w:rsid w:val="001847E9"/>
    <w:rsid w:val="00185A49"/>
    <w:rsid w:val="0019149D"/>
    <w:rsid w:val="00195472"/>
    <w:rsid w:val="001A160B"/>
    <w:rsid w:val="001A34BF"/>
    <w:rsid w:val="001B08AD"/>
    <w:rsid w:val="001B0AB4"/>
    <w:rsid w:val="001B11F5"/>
    <w:rsid w:val="001B1E1F"/>
    <w:rsid w:val="001B40F7"/>
    <w:rsid w:val="001B456E"/>
    <w:rsid w:val="001B5810"/>
    <w:rsid w:val="001B6DD4"/>
    <w:rsid w:val="001C3D28"/>
    <w:rsid w:val="001C4B81"/>
    <w:rsid w:val="001C56EB"/>
    <w:rsid w:val="001C5C7A"/>
    <w:rsid w:val="001C6B9D"/>
    <w:rsid w:val="001C7409"/>
    <w:rsid w:val="001C748B"/>
    <w:rsid w:val="001D0F85"/>
    <w:rsid w:val="001D47D6"/>
    <w:rsid w:val="001D51AA"/>
    <w:rsid w:val="001D5D47"/>
    <w:rsid w:val="001D6553"/>
    <w:rsid w:val="001E086A"/>
    <w:rsid w:val="001E11E9"/>
    <w:rsid w:val="001E4BB3"/>
    <w:rsid w:val="001E4E7B"/>
    <w:rsid w:val="001E71F2"/>
    <w:rsid w:val="001F0A22"/>
    <w:rsid w:val="001F0B43"/>
    <w:rsid w:val="001F4D10"/>
    <w:rsid w:val="001F5302"/>
    <w:rsid w:val="001F59B4"/>
    <w:rsid w:val="002044D7"/>
    <w:rsid w:val="00206A07"/>
    <w:rsid w:val="00207A5B"/>
    <w:rsid w:val="00210372"/>
    <w:rsid w:val="00211C9E"/>
    <w:rsid w:val="00212614"/>
    <w:rsid w:val="0021331E"/>
    <w:rsid w:val="002141B7"/>
    <w:rsid w:val="002141E3"/>
    <w:rsid w:val="00216323"/>
    <w:rsid w:val="00216CB6"/>
    <w:rsid w:val="00217A60"/>
    <w:rsid w:val="00220AB9"/>
    <w:rsid w:val="00221032"/>
    <w:rsid w:val="00221F35"/>
    <w:rsid w:val="002229FD"/>
    <w:rsid w:val="0022302E"/>
    <w:rsid w:val="002254AA"/>
    <w:rsid w:val="00225508"/>
    <w:rsid w:val="00227C4D"/>
    <w:rsid w:val="00227DED"/>
    <w:rsid w:val="002319C3"/>
    <w:rsid w:val="00232066"/>
    <w:rsid w:val="00232C80"/>
    <w:rsid w:val="00233BA2"/>
    <w:rsid w:val="00235973"/>
    <w:rsid w:val="00236374"/>
    <w:rsid w:val="00236993"/>
    <w:rsid w:val="002440EA"/>
    <w:rsid w:val="00244DAB"/>
    <w:rsid w:val="00245FAD"/>
    <w:rsid w:val="002465BF"/>
    <w:rsid w:val="00247431"/>
    <w:rsid w:val="00247521"/>
    <w:rsid w:val="00251249"/>
    <w:rsid w:val="0025299C"/>
    <w:rsid w:val="00252BE1"/>
    <w:rsid w:val="00255D8B"/>
    <w:rsid w:val="00256AE2"/>
    <w:rsid w:val="00260ECF"/>
    <w:rsid w:val="002610C3"/>
    <w:rsid w:val="00263CCA"/>
    <w:rsid w:val="00265A9E"/>
    <w:rsid w:val="00266D18"/>
    <w:rsid w:val="00267734"/>
    <w:rsid w:val="00271053"/>
    <w:rsid w:val="002713B7"/>
    <w:rsid w:val="002749A2"/>
    <w:rsid w:val="00274AE6"/>
    <w:rsid w:val="002758C5"/>
    <w:rsid w:val="00275B80"/>
    <w:rsid w:val="0027619E"/>
    <w:rsid w:val="0027674A"/>
    <w:rsid w:val="00276B43"/>
    <w:rsid w:val="002815A9"/>
    <w:rsid w:val="0028205C"/>
    <w:rsid w:val="00283219"/>
    <w:rsid w:val="002835EB"/>
    <w:rsid w:val="0028453C"/>
    <w:rsid w:val="0028538B"/>
    <w:rsid w:val="002868F6"/>
    <w:rsid w:val="002869BC"/>
    <w:rsid w:val="00286F54"/>
    <w:rsid w:val="002872D1"/>
    <w:rsid w:val="00290E5D"/>
    <w:rsid w:val="002941CF"/>
    <w:rsid w:val="00294663"/>
    <w:rsid w:val="00294BF5"/>
    <w:rsid w:val="00295CA4"/>
    <w:rsid w:val="00297270"/>
    <w:rsid w:val="00297445"/>
    <w:rsid w:val="002A0304"/>
    <w:rsid w:val="002A140B"/>
    <w:rsid w:val="002A1AF7"/>
    <w:rsid w:val="002A3AC4"/>
    <w:rsid w:val="002A4124"/>
    <w:rsid w:val="002B308A"/>
    <w:rsid w:val="002B384F"/>
    <w:rsid w:val="002B72EC"/>
    <w:rsid w:val="002C038C"/>
    <w:rsid w:val="002C1CDC"/>
    <w:rsid w:val="002C28D6"/>
    <w:rsid w:val="002C2D1A"/>
    <w:rsid w:val="002C324C"/>
    <w:rsid w:val="002C3B37"/>
    <w:rsid w:val="002C4CB1"/>
    <w:rsid w:val="002C58E1"/>
    <w:rsid w:val="002D2212"/>
    <w:rsid w:val="002D2D78"/>
    <w:rsid w:val="002D2F19"/>
    <w:rsid w:val="002D2FB0"/>
    <w:rsid w:val="002D4361"/>
    <w:rsid w:val="002D601E"/>
    <w:rsid w:val="002D779E"/>
    <w:rsid w:val="002E0A42"/>
    <w:rsid w:val="002E0B25"/>
    <w:rsid w:val="002E1BFB"/>
    <w:rsid w:val="002E6C2D"/>
    <w:rsid w:val="002F03B8"/>
    <w:rsid w:val="002F0634"/>
    <w:rsid w:val="002F2A95"/>
    <w:rsid w:val="002F44C0"/>
    <w:rsid w:val="002F5A84"/>
    <w:rsid w:val="002F5F56"/>
    <w:rsid w:val="002F6332"/>
    <w:rsid w:val="002F713A"/>
    <w:rsid w:val="003015AA"/>
    <w:rsid w:val="003029A1"/>
    <w:rsid w:val="003043EE"/>
    <w:rsid w:val="00305F84"/>
    <w:rsid w:val="0030624F"/>
    <w:rsid w:val="00306EDC"/>
    <w:rsid w:val="00310892"/>
    <w:rsid w:val="00310BB7"/>
    <w:rsid w:val="00312972"/>
    <w:rsid w:val="00312EA1"/>
    <w:rsid w:val="00314F4C"/>
    <w:rsid w:val="00316549"/>
    <w:rsid w:val="00316C34"/>
    <w:rsid w:val="0032081A"/>
    <w:rsid w:val="00320BFF"/>
    <w:rsid w:val="00321057"/>
    <w:rsid w:val="00322DBE"/>
    <w:rsid w:val="00324331"/>
    <w:rsid w:val="00325053"/>
    <w:rsid w:val="00325117"/>
    <w:rsid w:val="00325FF6"/>
    <w:rsid w:val="00327A80"/>
    <w:rsid w:val="00331149"/>
    <w:rsid w:val="00334431"/>
    <w:rsid w:val="00334745"/>
    <w:rsid w:val="003361C9"/>
    <w:rsid w:val="00337A5E"/>
    <w:rsid w:val="00347C2B"/>
    <w:rsid w:val="00350DD6"/>
    <w:rsid w:val="00353484"/>
    <w:rsid w:val="0035384B"/>
    <w:rsid w:val="003559D6"/>
    <w:rsid w:val="003566F3"/>
    <w:rsid w:val="003576E7"/>
    <w:rsid w:val="003603F0"/>
    <w:rsid w:val="00362829"/>
    <w:rsid w:val="00365781"/>
    <w:rsid w:val="00366A4D"/>
    <w:rsid w:val="00372850"/>
    <w:rsid w:val="003731C8"/>
    <w:rsid w:val="003735E4"/>
    <w:rsid w:val="003736FC"/>
    <w:rsid w:val="00373778"/>
    <w:rsid w:val="003761FA"/>
    <w:rsid w:val="00376709"/>
    <w:rsid w:val="003771F3"/>
    <w:rsid w:val="00380567"/>
    <w:rsid w:val="00383FCC"/>
    <w:rsid w:val="003843E1"/>
    <w:rsid w:val="00384417"/>
    <w:rsid w:val="00384805"/>
    <w:rsid w:val="00386D28"/>
    <w:rsid w:val="00391CD6"/>
    <w:rsid w:val="00392727"/>
    <w:rsid w:val="00393D32"/>
    <w:rsid w:val="00394E24"/>
    <w:rsid w:val="00396716"/>
    <w:rsid w:val="00396EBB"/>
    <w:rsid w:val="003A01D4"/>
    <w:rsid w:val="003A262F"/>
    <w:rsid w:val="003A30DF"/>
    <w:rsid w:val="003A6415"/>
    <w:rsid w:val="003A70FC"/>
    <w:rsid w:val="003B016A"/>
    <w:rsid w:val="003B01E1"/>
    <w:rsid w:val="003B1328"/>
    <w:rsid w:val="003B2F65"/>
    <w:rsid w:val="003B3AF5"/>
    <w:rsid w:val="003B444B"/>
    <w:rsid w:val="003B5622"/>
    <w:rsid w:val="003C0A8B"/>
    <w:rsid w:val="003C2E44"/>
    <w:rsid w:val="003C310E"/>
    <w:rsid w:val="003C4F93"/>
    <w:rsid w:val="003C5228"/>
    <w:rsid w:val="003D1100"/>
    <w:rsid w:val="003D1DD5"/>
    <w:rsid w:val="003D3256"/>
    <w:rsid w:val="003D3ED7"/>
    <w:rsid w:val="003D53AA"/>
    <w:rsid w:val="003D638A"/>
    <w:rsid w:val="003D66C7"/>
    <w:rsid w:val="003E46ED"/>
    <w:rsid w:val="003E4FBF"/>
    <w:rsid w:val="003E7993"/>
    <w:rsid w:val="003F0CAB"/>
    <w:rsid w:val="003F45EE"/>
    <w:rsid w:val="003F47BD"/>
    <w:rsid w:val="003F587F"/>
    <w:rsid w:val="003F5F21"/>
    <w:rsid w:val="003F663E"/>
    <w:rsid w:val="00401244"/>
    <w:rsid w:val="004034D5"/>
    <w:rsid w:val="00404952"/>
    <w:rsid w:val="0040553B"/>
    <w:rsid w:val="0040587D"/>
    <w:rsid w:val="0040670E"/>
    <w:rsid w:val="00406C8A"/>
    <w:rsid w:val="00407550"/>
    <w:rsid w:val="004079FC"/>
    <w:rsid w:val="00414E93"/>
    <w:rsid w:val="004157DE"/>
    <w:rsid w:val="0042139F"/>
    <w:rsid w:val="00421474"/>
    <w:rsid w:val="00421B94"/>
    <w:rsid w:val="00423AE6"/>
    <w:rsid w:val="004249C9"/>
    <w:rsid w:val="00430A85"/>
    <w:rsid w:val="0043182C"/>
    <w:rsid w:val="004334BE"/>
    <w:rsid w:val="004372D9"/>
    <w:rsid w:val="004374E5"/>
    <w:rsid w:val="00442353"/>
    <w:rsid w:val="00442EF3"/>
    <w:rsid w:val="004479AD"/>
    <w:rsid w:val="00451169"/>
    <w:rsid w:val="004517E7"/>
    <w:rsid w:val="00454382"/>
    <w:rsid w:val="00454B02"/>
    <w:rsid w:val="00456B7E"/>
    <w:rsid w:val="00456D4F"/>
    <w:rsid w:val="004617D2"/>
    <w:rsid w:val="00462BED"/>
    <w:rsid w:val="00462FDF"/>
    <w:rsid w:val="00466346"/>
    <w:rsid w:val="004740B6"/>
    <w:rsid w:val="00474207"/>
    <w:rsid w:val="00476901"/>
    <w:rsid w:val="0047699A"/>
    <w:rsid w:val="00480F4A"/>
    <w:rsid w:val="00481F90"/>
    <w:rsid w:val="0048422D"/>
    <w:rsid w:val="00484414"/>
    <w:rsid w:val="00485B4C"/>
    <w:rsid w:val="0049041C"/>
    <w:rsid w:val="00491C9C"/>
    <w:rsid w:val="00493363"/>
    <w:rsid w:val="00493A84"/>
    <w:rsid w:val="0049624C"/>
    <w:rsid w:val="004973E2"/>
    <w:rsid w:val="004A0879"/>
    <w:rsid w:val="004A0FF1"/>
    <w:rsid w:val="004A245E"/>
    <w:rsid w:val="004A2756"/>
    <w:rsid w:val="004A3B3D"/>
    <w:rsid w:val="004A3BCA"/>
    <w:rsid w:val="004A3DD4"/>
    <w:rsid w:val="004A5064"/>
    <w:rsid w:val="004A77C6"/>
    <w:rsid w:val="004B065D"/>
    <w:rsid w:val="004B1979"/>
    <w:rsid w:val="004B274A"/>
    <w:rsid w:val="004B2ED8"/>
    <w:rsid w:val="004B3509"/>
    <w:rsid w:val="004C0C3D"/>
    <w:rsid w:val="004C10DD"/>
    <w:rsid w:val="004C199E"/>
    <w:rsid w:val="004C1CF4"/>
    <w:rsid w:val="004C70BD"/>
    <w:rsid w:val="004C738F"/>
    <w:rsid w:val="004D1196"/>
    <w:rsid w:val="004D193B"/>
    <w:rsid w:val="004D22CE"/>
    <w:rsid w:val="004D2D7A"/>
    <w:rsid w:val="004D487F"/>
    <w:rsid w:val="004D5872"/>
    <w:rsid w:val="004D629B"/>
    <w:rsid w:val="004D6B8C"/>
    <w:rsid w:val="004E12B7"/>
    <w:rsid w:val="004E1403"/>
    <w:rsid w:val="004E24BE"/>
    <w:rsid w:val="004E397C"/>
    <w:rsid w:val="004E595A"/>
    <w:rsid w:val="004E7256"/>
    <w:rsid w:val="004E7E6D"/>
    <w:rsid w:val="004F4376"/>
    <w:rsid w:val="004F57FB"/>
    <w:rsid w:val="004F6D96"/>
    <w:rsid w:val="005004E3"/>
    <w:rsid w:val="0050268E"/>
    <w:rsid w:val="005049A8"/>
    <w:rsid w:val="005063B7"/>
    <w:rsid w:val="00513126"/>
    <w:rsid w:val="005139A1"/>
    <w:rsid w:val="005143DB"/>
    <w:rsid w:val="00514802"/>
    <w:rsid w:val="005154A6"/>
    <w:rsid w:val="005161AA"/>
    <w:rsid w:val="0051631F"/>
    <w:rsid w:val="0051720F"/>
    <w:rsid w:val="0052039E"/>
    <w:rsid w:val="0052048F"/>
    <w:rsid w:val="00521E3C"/>
    <w:rsid w:val="00521E97"/>
    <w:rsid w:val="0052289F"/>
    <w:rsid w:val="00523010"/>
    <w:rsid w:val="00523236"/>
    <w:rsid w:val="00523F15"/>
    <w:rsid w:val="00524CE4"/>
    <w:rsid w:val="00525AF9"/>
    <w:rsid w:val="005261E5"/>
    <w:rsid w:val="005264DC"/>
    <w:rsid w:val="0052701B"/>
    <w:rsid w:val="00527A2A"/>
    <w:rsid w:val="00530E8A"/>
    <w:rsid w:val="005311FA"/>
    <w:rsid w:val="00536B9D"/>
    <w:rsid w:val="00536BDF"/>
    <w:rsid w:val="00536E67"/>
    <w:rsid w:val="00541290"/>
    <w:rsid w:val="00545793"/>
    <w:rsid w:val="00547ABE"/>
    <w:rsid w:val="00550579"/>
    <w:rsid w:val="0055175C"/>
    <w:rsid w:val="005517BE"/>
    <w:rsid w:val="00552257"/>
    <w:rsid w:val="00552C83"/>
    <w:rsid w:val="0055513D"/>
    <w:rsid w:val="005553C8"/>
    <w:rsid w:val="0055683C"/>
    <w:rsid w:val="00557FCD"/>
    <w:rsid w:val="005605A0"/>
    <w:rsid w:val="00560A82"/>
    <w:rsid w:val="00563295"/>
    <w:rsid w:val="005645E9"/>
    <w:rsid w:val="00567817"/>
    <w:rsid w:val="00567E31"/>
    <w:rsid w:val="00570977"/>
    <w:rsid w:val="00576063"/>
    <w:rsid w:val="0058077F"/>
    <w:rsid w:val="005822AD"/>
    <w:rsid w:val="00583D21"/>
    <w:rsid w:val="00584638"/>
    <w:rsid w:val="005865CF"/>
    <w:rsid w:val="0059148B"/>
    <w:rsid w:val="005931E5"/>
    <w:rsid w:val="0059390C"/>
    <w:rsid w:val="00594E39"/>
    <w:rsid w:val="00597FAF"/>
    <w:rsid w:val="005A2F3A"/>
    <w:rsid w:val="005A759A"/>
    <w:rsid w:val="005A7942"/>
    <w:rsid w:val="005B2203"/>
    <w:rsid w:val="005B27AF"/>
    <w:rsid w:val="005B29A4"/>
    <w:rsid w:val="005B3CA2"/>
    <w:rsid w:val="005B736D"/>
    <w:rsid w:val="005B7FA4"/>
    <w:rsid w:val="005C0AF2"/>
    <w:rsid w:val="005C1063"/>
    <w:rsid w:val="005C19DF"/>
    <w:rsid w:val="005C1EF7"/>
    <w:rsid w:val="005C22FF"/>
    <w:rsid w:val="005C3DFE"/>
    <w:rsid w:val="005C5119"/>
    <w:rsid w:val="005C71D6"/>
    <w:rsid w:val="005C783A"/>
    <w:rsid w:val="005D3B74"/>
    <w:rsid w:val="005D789B"/>
    <w:rsid w:val="005D7DD1"/>
    <w:rsid w:val="005E0FD9"/>
    <w:rsid w:val="005E2FC8"/>
    <w:rsid w:val="005E4AEA"/>
    <w:rsid w:val="005E4F0D"/>
    <w:rsid w:val="005E618C"/>
    <w:rsid w:val="005F2CB4"/>
    <w:rsid w:val="005F3B15"/>
    <w:rsid w:val="005F4237"/>
    <w:rsid w:val="005F4420"/>
    <w:rsid w:val="005F46CB"/>
    <w:rsid w:val="005F5CE0"/>
    <w:rsid w:val="005F61E0"/>
    <w:rsid w:val="00600269"/>
    <w:rsid w:val="006009BE"/>
    <w:rsid w:val="006029E5"/>
    <w:rsid w:val="00602B95"/>
    <w:rsid w:val="00602F09"/>
    <w:rsid w:val="006035B4"/>
    <w:rsid w:val="00605FB3"/>
    <w:rsid w:val="00606A5D"/>
    <w:rsid w:val="006074FC"/>
    <w:rsid w:val="00610135"/>
    <w:rsid w:val="0061040D"/>
    <w:rsid w:val="00612B74"/>
    <w:rsid w:val="00615696"/>
    <w:rsid w:val="00616934"/>
    <w:rsid w:val="00616DA7"/>
    <w:rsid w:val="00620E6C"/>
    <w:rsid w:val="00621611"/>
    <w:rsid w:val="006238D7"/>
    <w:rsid w:val="00623908"/>
    <w:rsid w:val="006248A6"/>
    <w:rsid w:val="006258C2"/>
    <w:rsid w:val="00625CEF"/>
    <w:rsid w:val="006302FC"/>
    <w:rsid w:val="0063215C"/>
    <w:rsid w:val="00633C72"/>
    <w:rsid w:val="006341AF"/>
    <w:rsid w:val="006366F2"/>
    <w:rsid w:val="0063725D"/>
    <w:rsid w:val="0064044E"/>
    <w:rsid w:val="006422B4"/>
    <w:rsid w:val="00645562"/>
    <w:rsid w:val="006467E0"/>
    <w:rsid w:val="00657D96"/>
    <w:rsid w:val="00661311"/>
    <w:rsid w:val="00661A0E"/>
    <w:rsid w:val="00662274"/>
    <w:rsid w:val="00664AD5"/>
    <w:rsid w:val="0066699A"/>
    <w:rsid w:val="006704D5"/>
    <w:rsid w:val="0067160E"/>
    <w:rsid w:val="00671A93"/>
    <w:rsid w:val="00674921"/>
    <w:rsid w:val="006824E5"/>
    <w:rsid w:val="00683237"/>
    <w:rsid w:val="00685828"/>
    <w:rsid w:val="00686BDB"/>
    <w:rsid w:val="00687B04"/>
    <w:rsid w:val="006900D4"/>
    <w:rsid w:val="006907C5"/>
    <w:rsid w:val="006919C8"/>
    <w:rsid w:val="00691E2C"/>
    <w:rsid w:val="0069274C"/>
    <w:rsid w:val="00693591"/>
    <w:rsid w:val="00694905"/>
    <w:rsid w:val="00695012"/>
    <w:rsid w:val="0069530D"/>
    <w:rsid w:val="00695F82"/>
    <w:rsid w:val="00696A12"/>
    <w:rsid w:val="00697DBF"/>
    <w:rsid w:val="006A0094"/>
    <w:rsid w:val="006A1A83"/>
    <w:rsid w:val="006A1A8E"/>
    <w:rsid w:val="006A494C"/>
    <w:rsid w:val="006A50DE"/>
    <w:rsid w:val="006A628B"/>
    <w:rsid w:val="006A6400"/>
    <w:rsid w:val="006A6EB6"/>
    <w:rsid w:val="006B0EA1"/>
    <w:rsid w:val="006B13E6"/>
    <w:rsid w:val="006B1F1F"/>
    <w:rsid w:val="006B3DE7"/>
    <w:rsid w:val="006B423E"/>
    <w:rsid w:val="006B5330"/>
    <w:rsid w:val="006C0BBE"/>
    <w:rsid w:val="006C0D46"/>
    <w:rsid w:val="006C1C28"/>
    <w:rsid w:val="006C33E0"/>
    <w:rsid w:val="006C3ADD"/>
    <w:rsid w:val="006D05BF"/>
    <w:rsid w:val="006D1C39"/>
    <w:rsid w:val="006D2642"/>
    <w:rsid w:val="006D3106"/>
    <w:rsid w:val="006D3E63"/>
    <w:rsid w:val="006D52A9"/>
    <w:rsid w:val="006D7ED7"/>
    <w:rsid w:val="006E0260"/>
    <w:rsid w:val="006E091E"/>
    <w:rsid w:val="006E4224"/>
    <w:rsid w:val="006E4316"/>
    <w:rsid w:val="006E50F2"/>
    <w:rsid w:val="006E5A14"/>
    <w:rsid w:val="006E6E4B"/>
    <w:rsid w:val="006E794E"/>
    <w:rsid w:val="006E7D18"/>
    <w:rsid w:val="006F0280"/>
    <w:rsid w:val="006F1BEA"/>
    <w:rsid w:val="006F2189"/>
    <w:rsid w:val="006F3EAF"/>
    <w:rsid w:val="006F4828"/>
    <w:rsid w:val="006F5016"/>
    <w:rsid w:val="006F75A4"/>
    <w:rsid w:val="006F7B23"/>
    <w:rsid w:val="007006E0"/>
    <w:rsid w:val="007008B4"/>
    <w:rsid w:val="0070149C"/>
    <w:rsid w:val="00701580"/>
    <w:rsid w:val="007030E7"/>
    <w:rsid w:val="0070318A"/>
    <w:rsid w:val="00703812"/>
    <w:rsid w:val="00705CA7"/>
    <w:rsid w:val="00706D8E"/>
    <w:rsid w:val="007072EE"/>
    <w:rsid w:val="00707FE2"/>
    <w:rsid w:val="00710143"/>
    <w:rsid w:val="00710155"/>
    <w:rsid w:val="00711AE3"/>
    <w:rsid w:val="007132BD"/>
    <w:rsid w:val="007140A2"/>
    <w:rsid w:val="00716187"/>
    <w:rsid w:val="00716895"/>
    <w:rsid w:val="00716989"/>
    <w:rsid w:val="00716D09"/>
    <w:rsid w:val="00721F9F"/>
    <w:rsid w:val="00723809"/>
    <w:rsid w:val="00723F57"/>
    <w:rsid w:val="00730176"/>
    <w:rsid w:val="007310FC"/>
    <w:rsid w:val="007317DF"/>
    <w:rsid w:val="0073561B"/>
    <w:rsid w:val="007368A3"/>
    <w:rsid w:val="0074038F"/>
    <w:rsid w:val="00747120"/>
    <w:rsid w:val="00747648"/>
    <w:rsid w:val="00750401"/>
    <w:rsid w:val="0075066D"/>
    <w:rsid w:val="00754078"/>
    <w:rsid w:val="00754FEF"/>
    <w:rsid w:val="00755D8B"/>
    <w:rsid w:val="00756234"/>
    <w:rsid w:val="00756C4B"/>
    <w:rsid w:val="0075701D"/>
    <w:rsid w:val="00757BE7"/>
    <w:rsid w:val="00761B89"/>
    <w:rsid w:val="00763841"/>
    <w:rsid w:val="00763B72"/>
    <w:rsid w:val="00764872"/>
    <w:rsid w:val="0076513C"/>
    <w:rsid w:val="00765905"/>
    <w:rsid w:val="00765F20"/>
    <w:rsid w:val="00770A5B"/>
    <w:rsid w:val="00770C05"/>
    <w:rsid w:val="00770CBB"/>
    <w:rsid w:val="00772995"/>
    <w:rsid w:val="00772A63"/>
    <w:rsid w:val="00773716"/>
    <w:rsid w:val="007739B3"/>
    <w:rsid w:val="00776D30"/>
    <w:rsid w:val="00777524"/>
    <w:rsid w:val="00777C4D"/>
    <w:rsid w:val="0078104B"/>
    <w:rsid w:val="00783227"/>
    <w:rsid w:val="007843DD"/>
    <w:rsid w:val="007848ED"/>
    <w:rsid w:val="007849FA"/>
    <w:rsid w:val="00786228"/>
    <w:rsid w:val="007863C6"/>
    <w:rsid w:val="00787DE9"/>
    <w:rsid w:val="00790CBB"/>
    <w:rsid w:val="00793AB7"/>
    <w:rsid w:val="007957B4"/>
    <w:rsid w:val="00796385"/>
    <w:rsid w:val="00796BC5"/>
    <w:rsid w:val="00797229"/>
    <w:rsid w:val="007978D4"/>
    <w:rsid w:val="00797B76"/>
    <w:rsid w:val="007A1E27"/>
    <w:rsid w:val="007A1EC8"/>
    <w:rsid w:val="007A2D90"/>
    <w:rsid w:val="007A2E2C"/>
    <w:rsid w:val="007A42E8"/>
    <w:rsid w:val="007A5BD4"/>
    <w:rsid w:val="007A6E77"/>
    <w:rsid w:val="007A7063"/>
    <w:rsid w:val="007B1A42"/>
    <w:rsid w:val="007B36EC"/>
    <w:rsid w:val="007B411E"/>
    <w:rsid w:val="007B7B9C"/>
    <w:rsid w:val="007C087A"/>
    <w:rsid w:val="007C0F80"/>
    <w:rsid w:val="007C3383"/>
    <w:rsid w:val="007C4DCF"/>
    <w:rsid w:val="007D4288"/>
    <w:rsid w:val="007D4885"/>
    <w:rsid w:val="007D4981"/>
    <w:rsid w:val="007D52AC"/>
    <w:rsid w:val="007D7202"/>
    <w:rsid w:val="007E17FD"/>
    <w:rsid w:val="007E3F6F"/>
    <w:rsid w:val="007E4289"/>
    <w:rsid w:val="007E5141"/>
    <w:rsid w:val="007E5372"/>
    <w:rsid w:val="007E573E"/>
    <w:rsid w:val="007E73E3"/>
    <w:rsid w:val="007E7A61"/>
    <w:rsid w:val="007F0AB0"/>
    <w:rsid w:val="007F2CA2"/>
    <w:rsid w:val="007F320E"/>
    <w:rsid w:val="007F5942"/>
    <w:rsid w:val="007F65F3"/>
    <w:rsid w:val="0080074C"/>
    <w:rsid w:val="0080103E"/>
    <w:rsid w:val="0080215E"/>
    <w:rsid w:val="00802C47"/>
    <w:rsid w:val="00805001"/>
    <w:rsid w:val="00806CA3"/>
    <w:rsid w:val="00807B9E"/>
    <w:rsid w:val="00811BDA"/>
    <w:rsid w:val="008127B0"/>
    <w:rsid w:val="008131DF"/>
    <w:rsid w:val="008144C1"/>
    <w:rsid w:val="0081465E"/>
    <w:rsid w:val="00815016"/>
    <w:rsid w:val="00815BC3"/>
    <w:rsid w:val="00815C84"/>
    <w:rsid w:val="008211A4"/>
    <w:rsid w:val="0082492C"/>
    <w:rsid w:val="00824970"/>
    <w:rsid w:val="00824BAF"/>
    <w:rsid w:val="00824F00"/>
    <w:rsid w:val="008265BA"/>
    <w:rsid w:val="00826B17"/>
    <w:rsid w:val="00827E5A"/>
    <w:rsid w:val="00832EA7"/>
    <w:rsid w:val="00834035"/>
    <w:rsid w:val="00834B72"/>
    <w:rsid w:val="00834DD3"/>
    <w:rsid w:val="00834DF5"/>
    <w:rsid w:val="008350EB"/>
    <w:rsid w:val="008356F4"/>
    <w:rsid w:val="008365C8"/>
    <w:rsid w:val="0083679C"/>
    <w:rsid w:val="00836F71"/>
    <w:rsid w:val="008441E0"/>
    <w:rsid w:val="00844BC6"/>
    <w:rsid w:val="008455B2"/>
    <w:rsid w:val="00851354"/>
    <w:rsid w:val="00851C84"/>
    <w:rsid w:val="00851F61"/>
    <w:rsid w:val="00853CB3"/>
    <w:rsid w:val="008571E7"/>
    <w:rsid w:val="0085738D"/>
    <w:rsid w:val="00857776"/>
    <w:rsid w:val="00860BAC"/>
    <w:rsid w:val="00861984"/>
    <w:rsid w:val="00861C19"/>
    <w:rsid w:val="00863B92"/>
    <w:rsid w:val="008700C0"/>
    <w:rsid w:val="00871DBD"/>
    <w:rsid w:val="00872630"/>
    <w:rsid w:val="008727CC"/>
    <w:rsid w:val="00873461"/>
    <w:rsid w:val="008739C6"/>
    <w:rsid w:val="0087486A"/>
    <w:rsid w:val="00875168"/>
    <w:rsid w:val="00877949"/>
    <w:rsid w:val="00881689"/>
    <w:rsid w:val="00882C4F"/>
    <w:rsid w:val="008857BA"/>
    <w:rsid w:val="008867E0"/>
    <w:rsid w:val="00886804"/>
    <w:rsid w:val="00886BC2"/>
    <w:rsid w:val="00890006"/>
    <w:rsid w:val="00890452"/>
    <w:rsid w:val="008936C6"/>
    <w:rsid w:val="00893EB9"/>
    <w:rsid w:val="0089482A"/>
    <w:rsid w:val="00894DED"/>
    <w:rsid w:val="008956E9"/>
    <w:rsid w:val="008957C0"/>
    <w:rsid w:val="00895F40"/>
    <w:rsid w:val="008963E9"/>
    <w:rsid w:val="008A0B20"/>
    <w:rsid w:val="008A13E1"/>
    <w:rsid w:val="008A3AE5"/>
    <w:rsid w:val="008A3CFF"/>
    <w:rsid w:val="008A64DC"/>
    <w:rsid w:val="008A77FE"/>
    <w:rsid w:val="008B1493"/>
    <w:rsid w:val="008B16E0"/>
    <w:rsid w:val="008B2718"/>
    <w:rsid w:val="008B3BE1"/>
    <w:rsid w:val="008B3F9C"/>
    <w:rsid w:val="008B5DBC"/>
    <w:rsid w:val="008B6C88"/>
    <w:rsid w:val="008C55DE"/>
    <w:rsid w:val="008C7DB9"/>
    <w:rsid w:val="008C7F18"/>
    <w:rsid w:val="008D1248"/>
    <w:rsid w:val="008D1E55"/>
    <w:rsid w:val="008D213E"/>
    <w:rsid w:val="008D2ABA"/>
    <w:rsid w:val="008D7332"/>
    <w:rsid w:val="008E080F"/>
    <w:rsid w:val="008E0C4B"/>
    <w:rsid w:val="008E1517"/>
    <w:rsid w:val="008E2F32"/>
    <w:rsid w:val="008E35E4"/>
    <w:rsid w:val="008E3756"/>
    <w:rsid w:val="008E4F8E"/>
    <w:rsid w:val="008E5B85"/>
    <w:rsid w:val="008E7E1F"/>
    <w:rsid w:val="008F1734"/>
    <w:rsid w:val="008F191F"/>
    <w:rsid w:val="008F2D3D"/>
    <w:rsid w:val="008F44DA"/>
    <w:rsid w:val="008F4593"/>
    <w:rsid w:val="008F557A"/>
    <w:rsid w:val="008F5DC2"/>
    <w:rsid w:val="008F632D"/>
    <w:rsid w:val="009016B4"/>
    <w:rsid w:val="009051D1"/>
    <w:rsid w:val="009056A8"/>
    <w:rsid w:val="00906C42"/>
    <w:rsid w:val="00907149"/>
    <w:rsid w:val="009078B8"/>
    <w:rsid w:val="00907C9B"/>
    <w:rsid w:val="00910799"/>
    <w:rsid w:val="00912D4D"/>
    <w:rsid w:val="00916CF5"/>
    <w:rsid w:val="0091707F"/>
    <w:rsid w:val="0091790D"/>
    <w:rsid w:val="00917B7E"/>
    <w:rsid w:val="00923CE5"/>
    <w:rsid w:val="009241C0"/>
    <w:rsid w:val="00924965"/>
    <w:rsid w:val="00925115"/>
    <w:rsid w:val="00925274"/>
    <w:rsid w:val="00925EA4"/>
    <w:rsid w:val="0092606D"/>
    <w:rsid w:val="0093256E"/>
    <w:rsid w:val="00933076"/>
    <w:rsid w:val="009330EE"/>
    <w:rsid w:val="009336DB"/>
    <w:rsid w:val="009339B2"/>
    <w:rsid w:val="009367B6"/>
    <w:rsid w:val="00936D32"/>
    <w:rsid w:val="00940700"/>
    <w:rsid w:val="0094133F"/>
    <w:rsid w:val="00942D42"/>
    <w:rsid w:val="009436BF"/>
    <w:rsid w:val="00945AAA"/>
    <w:rsid w:val="00946A26"/>
    <w:rsid w:val="00946E51"/>
    <w:rsid w:val="00951F94"/>
    <w:rsid w:val="00952459"/>
    <w:rsid w:val="00953193"/>
    <w:rsid w:val="00953EEF"/>
    <w:rsid w:val="00956D2B"/>
    <w:rsid w:val="00957E04"/>
    <w:rsid w:val="00960BE2"/>
    <w:rsid w:val="00960E5F"/>
    <w:rsid w:val="009614B8"/>
    <w:rsid w:val="009618AA"/>
    <w:rsid w:val="00962302"/>
    <w:rsid w:val="00962B87"/>
    <w:rsid w:val="009648D5"/>
    <w:rsid w:val="009658F5"/>
    <w:rsid w:val="009679B4"/>
    <w:rsid w:val="00967E51"/>
    <w:rsid w:val="009707C1"/>
    <w:rsid w:val="00970906"/>
    <w:rsid w:val="00970BD5"/>
    <w:rsid w:val="0097327C"/>
    <w:rsid w:val="0097409A"/>
    <w:rsid w:val="0097428B"/>
    <w:rsid w:val="00974308"/>
    <w:rsid w:val="00980EB1"/>
    <w:rsid w:val="00981F8B"/>
    <w:rsid w:val="00982312"/>
    <w:rsid w:val="00982492"/>
    <w:rsid w:val="00982B5C"/>
    <w:rsid w:val="00982C1E"/>
    <w:rsid w:val="00982E6E"/>
    <w:rsid w:val="00983694"/>
    <w:rsid w:val="00984E4F"/>
    <w:rsid w:val="009858C8"/>
    <w:rsid w:val="00985E3E"/>
    <w:rsid w:val="0098612C"/>
    <w:rsid w:val="00986AF1"/>
    <w:rsid w:val="009875BD"/>
    <w:rsid w:val="00987FE6"/>
    <w:rsid w:val="00991B6B"/>
    <w:rsid w:val="00995B9B"/>
    <w:rsid w:val="00997BC4"/>
    <w:rsid w:val="009A13BB"/>
    <w:rsid w:val="009A5BFE"/>
    <w:rsid w:val="009A7330"/>
    <w:rsid w:val="009A75AC"/>
    <w:rsid w:val="009A7B35"/>
    <w:rsid w:val="009A7EE6"/>
    <w:rsid w:val="009B0041"/>
    <w:rsid w:val="009B2B4C"/>
    <w:rsid w:val="009B329F"/>
    <w:rsid w:val="009B3739"/>
    <w:rsid w:val="009B38EC"/>
    <w:rsid w:val="009B3BC7"/>
    <w:rsid w:val="009B4E30"/>
    <w:rsid w:val="009B62E4"/>
    <w:rsid w:val="009C09B1"/>
    <w:rsid w:val="009C4500"/>
    <w:rsid w:val="009C4A84"/>
    <w:rsid w:val="009C6655"/>
    <w:rsid w:val="009D0634"/>
    <w:rsid w:val="009D2DFD"/>
    <w:rsid w:val="009D36F2"/>
    <w:rsid w:val="009D3B73"/>
    <w:rsid w:val="009D4CB4"/>
    <w:rsid w:val="009D5AC6"/>
    <w:rsid w:val="009D768A"/>
    <w:rsid w:val="009E2873"/>
    <w:rsid w:val="009E3839"/>
    <w:rsid w:val="009E42EF"/>
    <w:rsid w:val="009E4CBF"/>
    <w:rsid w:val="009E55F8"/>
    <w:rsid w:val="009E5E00"/>
    <w:rsid w:val="009E640E"/>
    <w:rsid w:val="009F0360"/>
    <w:rsid w:val="009F30EF"/>
    <w:rsid w:val="009F4CDA"/>
    <w:rsid w:val="009F5C02"/>
    <w:rsid w:val="00A00D48"/>
    <w:rsid w:val="00A01671"/>
    <w:rsid w:val="00A02EE4"/>
    <w:rsid w:val="00A07C84"/>
    <w:rsid w:val="00A11A29"/>
    <w:rsid w:val="00A11B4E"/>
    <w:rsid w:val="00A146E1"/>
    <w:rsid w:val="00A15170"/>
    <w:rsid w:val="00A16025"/>
    <w:rsid w:val="00A20BA2"/>
    <w:rsid w:val="00A219D5"/>
    <w:rsid w:val="00A21D6C"/>
    <w:rsid w:val="00A225BB"/>
    <w:rsid w:val="00A234AB"/>
    <w:rsid w:val="00A24122"/>
    <w:rsid w:val="00A25815"/>
    <w:rsid w:val="00A271C0"/>
    <w:rsid w:val="00A301C2"/>
    <w:rsid w:val="00A31E45"/>
    <w:rsid w:val="00A33819"/>
    <w:rsid w:val="00A33890"/>
    <w:rsid w:val="00A3784F"/>
    <w:rsid w:val="00A42E28"/>
    <w:rsid w:val="00A43DC5"/>
    <w:rsid w:val="00A44A0B"/>
    <w:rsid w:val="00A44DD0"/>
    <w:rsid w:val="00A46DBD"/>
    <w:rsid w:val="00A4746E"/>
    <w:rsid w:val="00A505A5"/>
    <w:rsid w:val="00A50F83"/>
    <w:rsid w:val="00A530A8"/>
    <w:rsid w:val="00A54DEB"/>
    <w:rsid w:val="00A55826"/>
    <w:rsid w:val="00A564C1"/>
    <w:rsid w:val="00A60434"/>
    <w:rsid w:val="00A63BD3"/>
    <w:rsid w:val="00A64508"/>
    <w:rsid w:val="00A66725"/>
    <w:rsid w:val="00A7004C"/>
    <w:rsid w:val="00A70E33"/>
    <w:rsid w:val="00A71A1D"/>
    <w:rsid w:val="00A72733"/>
    <w:rsid w:val="00A770A0"/>
    <w:rsid w:val="00A77348"/>
    <w:rsid w:val="00A778A4"/>
    <w:rsid w:val="00A8469C"/>
    <w:rsid w:val="00A854B6"/>
    <w:rsid w:val="00A86232"/>
    <w:rsid w:val="00A86832"/>
    <w:rsid w:val="00A902C7"/>
    <w:rsid w:val="00A90682"/>
    <w:rsid w:val="00A90AED"/>
    <w:rsid w:val="00A9238C"/>
    <w:rsid w:val="00A93F3D"/>
    <w:rsid w:val="00A95490"/>
    <w:rsid w:val="00A96328"/>
    <w:rsid w:val="00A967C3"/>
    <w:rsid w:val="00A97312"/>
    <w:rsid w:val="00A97A1D"/>
    <w:rsid w:val="00AA00FE"/>
    <w:rsid w:val="00AA232A"/>
    <w:rsid w:val="00AA2540"/>
    <w:rsid w:val="00AA383A"/>
    <w:rsid w:val="00AA477D"/>
    <w:rsid w:val="00AA4D5C"/>
    <w:rsid w:val="00AB212A"/>
    <w:rsid w:val="00AB2692"/>
    <w:rsid w:val="00AB3469"/>
    <w:rsid w:val="00AB38F6"/>
    <w:rsid w:val="00AB597E"/>
    <w:rsid w:val="00AB766D"/>
    <w:rsid w:val="00AB7D37"/>
    <w:rsid w:val="00AB7F3D"/>
    <w:rsid w:val="00AC17E0"/>
    <w:rsid w:val="00AC5482"/>
    <w:rsid w:val="00AC5E67"/>
    <w:rsid w:val="00AC6584"/>
    <w:rsid w:val="00AD0265"/>
    <w:rsid w:val="00AD3202"/>
    <w:rsid w:val="00AD33DB"/>
    <w:rsid w:val="00AD3672"/>
    <w:rsid w:val="00AD4011"/>
    <w:rsid w:val="00AD5204"/>
    <w:rsid w:val="00AD580C"/>
    <w:rsid w:val="00AD675B"/>
    <w:rsid w:val="00AD7EE7"/>
    <w:rsid w:val="00AE063B"/>
    <w:rsid w:val="00AE1801"/>
    <w:rsid w:val="00AE2C79"/>
    <w:rsid w:val="00AE41FC"/>
    <w:rsid w:val="00AE5334"/>
    <w:rsid w:val="00AE597B"/>
    <w:rsid w:val="00AE7362"/>
    <w:rsid w:val="00AF1836"/>
    <w:rsid w:val="00AF1EFB"/>
    <w:rsid w:val="00AF21E3"/>
    <w:rsid w:val="00AF2263"/>
    <w:rsid w:val="00AF2384"/>
    <w:rsid w:val="00AF2EA1"/>
    <w:rsid w:val="00AF3039"/>
    <w:rsid w:val="00AF3192"/>
    <w:rsid w:val="00AF3A34"/>
    <w:rsid w:val="00AF3E0F"/>
    <w:rsid w:val="00AF3E6F"/>
    <w:rsid w:val="00AF6232"/>
    <w:rsid w:val="00B007DF"/>
    <w:rsid w:val="00B00CAF"/>
    <w:rsid w:val="00B0402A"/>
    <w:rsid w:val="00B10A4D"/>
    <w:rsid w:val="00B10CAC"/>
    <w:rsid w:val="00B11660"/>
    <w:rsid w:val="00B13158"/>
    <w:rsid w:val="00B143E7"/>
    <w:rsid w:val="00B15221"/>
    <w:rsid w:val="00B15B2E"/>
    <w:rsid w:val="00B16A50"/>
    <w:rsid w:val="00B2107F"/>
    <w:rsid w:val="00B2159E"/>
    <w:rsid w:val="00B22A58"/>
    <w:rsid w:val="00B23305"/>
    <w:rsid w:val="00B23344"/>
    <w:rsid w:val="00B24BAA"/>
    <w:rsid w:val="00B2562E"/>
    <w:rsid w:val="00B26038"/>
    <w:rsid w:val="00B27800"/>
    <w:rsid w:val="00B40C29"/>
    <w:rsid w:val="00B44D70"/>
    <w:rsid w:val="00B45094"/>
    <w:rsid w:val="00B47C62"/>
    <w:rsid w:val="00B5017E"/>
    <w:rsid w:val="00B51682"/>
    <w:rsid w:val="00B51AA1"/>
    <w:rsid w:val="00B52588"/>
    <w:rsid w:val="00B52A27"/>
    <w:rsid w:val="00B53279"/>
    <w:rsid w:val="00B541F8"/>
    <w:rsid w:val="00B561FE"/>
    <w:rsid w:val="00B56EF1"/>
    <w:rsid w:val="00B60111"/>
    <w:rsid w:val="00B60E21"/>
    <w:rsid w:val="00B62952"/>
    <w:rsid w:val="00B6380B"/>
    <w:rsid w:val="00B652B0"/>
    <w:rsid w:val="00B65957"/>
    <w:rsid w:val="00B662A7"/>
    <w:rsid w:val="00B66C00"/>
    <w:rsid w:val="00B67774"/>
    <w:rsid w:val="00B70D74"/>
    <w:rsid w:val="00B72897"/>
    <w:rsid w:val="00B7298A"/>
    <w:rsid w:val="00B75EBE"/>
    <w:rsid w:val="00B7725F"/>
    <w:rsid w:val="00B77DA3"/>
    <w:rsid w:val="00B807D2"/>
    <w:rsid w:val="00B82156"/>
    <w:rsid w:val="00B8300D"/>
    <w:rsid w:val="00B8542B"/>
    <w:rsid w:val="00B85A53"/>
    <w:rsid w:val="00B86949"/>
    <w:rsid w:val="00B903E4"/>
    <w:rsid w:val="00B90E84"/>
    <w:rsid w:val="00B93461"/>
    <w:rsid w:val="00B961BD"/>
    <w:rsid w:val="00B968CF"/>
    <w:rsid w:val="00B96AC4"/>
    <w:rsid w:val="00BA0DD3"/>
    <w:rsid w:val="00BA5791"/>
    <w:rsid w:val="00BA7488"/>
    <w:rsid w:val="00BA7C28"/>
    <w:rsid w:val="00BB0F9D"/>
    <w:rsid w:val="00BB1539"/>
    <w:rsid w:val="00BB5CBD"/>
    <w:rsid w:val="00BC2DD8"/>
    <w:rsid w:val="00BC41E7"/>
    <w:rsid w:val="00BC47EE"/>
    <w:rsid w:val="00BC5290"/>
    <w:rsid w:val="00BC61A5"/>
    <w:rsid w:val="00BD2F9D"/>
    <w:rsid w:val="00BD3CA7"/>
    <w:rsid w:val="00BD58B0"/>
    <w:rsid w:val="00BD7F6B"/>
    <w:rsid w:val="00BE2BE5"/>
    <w:rsid w:val="00BE5759"/>
    <w:rsid w:val="00BE631C"/>
    <w:rsid w:val="00BF028B"/>
    <w:rsid w:val="00BF188A"/>
    <w:rsid w:val="00BF251F"/>
    <w:rsid w:val="00BF2F4D"/>
    <w:rsid w:val="00BF33F9"/>
    <w:rsid w:val="00BF363E"/>
    <w:rsid w:val="00BF432A"/>
    <w:rsid w:val="00BF4E7C"/>
    <w:rsid w:val="00BF5D14"/>
    <w:rsid w:val="00BF6145"/>
    <w:rsid w:val="00BF6A05"/>
    <w:rsid w:val="00BF717C"/>
    <w:rsid w:val="00BF77E9"/>
    <w:rsid w:val="00C0105D"/>
    <w:rsid w:val="00C02BB5"/>
    <w:rsid w:val="00C02FFA"/>
    <w:rsid w:val="00C03014"/>
    <w:rsid w:val="00C05787"/>
    <w:rsid w:val="00C06C96"/>
    <w:rsid w:val="00C10561"/>
    <w:rsid w:val="00C153CA"/>
    <w:rsid w:val="00C157E7"/>
    <w:rsid w:val="00C15F37"/>
    <w:rsid w:val="00C16E6A"/>
    <w:rsid w:val="00C17063"/>
    <w:rsid w:val="00C20B12"/>
    <w:rsid w:val="00C21799"/>
    <w:rsid w:val="00C21BF4"/>
    <w:rsid w:val="00C22051"/>
    <w:rsid w:val="00C23C8F"/>
    <w:rsid w:val="00C30896"/>
    <w:rsid w:val="00C31B05"/>
    <w:rsid w:val="00C326B2"/>
    <w:rsid w:val="00C34179"/>
    <w:rsid w:val="00C350DB"/>
    <w:rsid w:val="00C35735"/>
    <w:rsid w:val="00C364C4"/>
    <w:rsid w:val="00C3674F"/>
    <w:rsid w:val="00C36841"/>
    <w:rsid w:val="00C37A2B"/>
    <w:rsid w:val="00C4278A"/>
    <w:rsid w:val="00C432FC"/>
    <w:rsid w:val="00C4379D"/>
    <w:rsid w:val="00C44035"/>
    <w:rsid w:val="00C45111"/>
    <w:rsid w:val="00C45D6C"/>
    <w:rsid w:val="00C463C6"/>
    <w:rsid w:val="00C46953"/>
    <w:rsid w:val="00C47C07"/>
    <w:rsid w:val="00C502A1"/>
    <w:rsid w:val="00C50F88"/>
    <w:rsid w:val="00C51F0F"/>
    <w:rsid w:val="00C52487"/>
    <w:rsid w:val="00C52964"/>
    <w:rsid w:val="00C52AED"/>
    <w:rsid w:val="00C53628"/>
    <w:rsid w:val="00C543BB"/>
    <w:rsid w:val="00C558D6"/>
    <w:rsid w:val="00C55D42"/>
    <w:rsid w:val="00C56352"/>
    <w:rsid w:val="00C615AA"/>
    <w:rsid w:val="00C62FB8"/>
    <w:rsid w:val="00C63471"/>
    <w:rsid w:val="00C64DE0"/>
    <w:rsid w:val="00C66FFA"/>
    <w:rsid w:val="00C679D6"/>
    <w:rsid w:val="00C7056E"/>
    <w:rsid w:val="00C71F0E"/>
    <w:rsid w:val="00C72D91"/>
    <w:rsid w:val="00C73692"/>
    <w:rsid w:val="00C74D83"/>
    <w:rsid w:val="00C74FF6"/>
    <w:rsid w:val="00C75AA5"/>
    <w:rsid w:val="00C75CAD"/>
    <w:rsid w:val="00C77275"/>
    <w:rsid w:val="00C8034A"/>
    <w:rsid w:val="00C807D1"/>
    <w:rsid w:val="00C817EC"/>
    <w:rsid w:val="00C81D7A"/>
    <w:rsid w:val="00C835CF"/>
    <w:rsid w:val="00C85190"/>
    <w:rsid w:val="00C86E46"/>
    <w:rsid w:val="00C91F84"/>
    <w:rsid w:val="00C94B9B"/>
    <w:rsid w:val="00C95C59"/>
    <w:rsid w:val="00C96D1A"/>
    <w:rsid w:val="00C9769C"/>
    <w:rsid w:val="00C97951"/>
    <w:rsid w:val="00CA0202"/>
    <w:rsid w:val="00CA07D3"/>
    <w:rsid w:val="00CA16E5"/>
    <w:rsid w:val="00CA406C"/>
    <w:rsid w:val="00CA6ADC"/>
    <w:rsid w:val="00CB1B42"/>
    <w:rsid w:val="00CB2BD8"/>
    <w:rsid w:val="00CB3A97"/>
    <w:rsid w:val="00CB3D9C"/>
    <w:rsid w:val="00CB4654"/>
    <w:rsid w:val="00CB574A"/>
    <w:rsid w:val="00CB5D5E"/>
    <w:rsid w:val="00CB7260"/>
    <w:rsid w:val="00CC14C0"/>
    <w:rsid w:val="00CC1A03"/>
    <w:rsid w:val="00CC1C90"/>
    <w:rsid w:val="00CC20BE"/>
    <w:rsid w:val="00CC3B97"/>
    <w:rsid w:val="00CC3FA3"/>
    <w:rsid w:val="00CC538C"/>
    <w:rsid w:val="00CC55B3"/>
    <w:rsid w:val="00CC6735"/>
    <w:rsid w:val="00CC79F4"/>
    <w:rsid w:val="00CD0409"/>
    <w:rsid w:val="00CD285A"/>
    <w:rsid w:val="00CD2ACC"/>
    <w:rsid w:val="00CD3EF9"/>
    <w:rsid w:val="00CD4C1F"/>
    <w:rsid w:val="00CD51D1"/>
    <w:rsid w:val="00CD5278"/>
    <w:rsid w:val="00CD72AE"/>
    <w:rsid w:val="00CE0691"/>
    <w:rsid w:val="00CE0B25"/>
    <w:rsid w:val="00CE0FD2"/>
    <w:rsid w:val="00CE632B"/>
    <w:rsid w:val="00CE71EB"/>
    <w:rsid w:val="00CE7B83"/>
    <w:rsid w:val="00CF1A39"/>
    <w:rsid w:val="00CF2702"/>
    <w:rsid w:val="00CF4602"/>
    <w:rsid w:val="00CF48C9"/>
    <w:rsid w:val="00CF4FE3"/>
    <w:rsid w:val="00CF610D"/>
    <w:rsid w:val="00D0432A"/>
    <w:rsid w:val="00D05D5B"/>
    <w:rsid w:val="00D05DF2"/>
    <w:rsid w:val="00D168BE"/>
    <w:rsid w:val="00D178BD"/>
    <w:rsid w:val="00D17E6F"/>
    <w:rsid w:val="00D2030F"/>
    <w:rsid w:val="00D20A8B"/>
    <w:rsid w:val="00D21A90"/>
    <w:rsid w:val="00D2307A"/>
    <w:rsid w:val="00D24B91"/>
    <w:rsid w:val="00D24BE2"/>
    <w:rsid w:val="00D258EB"/>
    <w:rsid w:val="00D259FC"/>
    <w:rsid w:val="00D25B41"/>
    <w:rsid w:val="00D25D32"/>
    <w:rsid w:val="00D25D3D"/>
    <w:rsid w:val="00D26F20"/>
    <w:rsid w:val="00D30C6C"/>
    <w:rsid w:val="00D32D51"/>
    <w:rsid w:val="00D348BF"/>
    <w:rsid w:val="00D36B00"/>
    <w:rsid w:val="00D37BB3"/>
    <w:rsid w:val="00D438EE"/>
    <w:rsid w:val="00D44C41"/>
    <w:rsid w:val="00D4535F"/>
    <w:rsid w:val="00D45A86"/>
    <w:rsid w:val="00D46EE8"/>
    <w:rsid w:val="00D4738C"/>
    <w:rsid w:val="00D5374B"/>
    <w:rsid w:val="00D53948"/>
    <w:rsid w:val="00D548FC"/>
    <w:rsid w:val="00D54AA0"/>
    <w:rsid w:val="00D60450"/>
    <w:rsid w:val="00D61271"/>
    <w:rsid w:val="00D616B0"/>
    <w:rsid w:val="00D61D78"/>
    <w:rsid w:val="00D62ADE"/>
    <w:rsid w:val="00D63D40"/>
    <w:rsid w:val="00D643B4"/>
    <w:rsid w:val="00D66A24"/>
    <w:rsid w:val="00D66CCB"/>
    <w:rsid w:val="00D67E36"/>
    <w:rsid w:val="00D702E9"/>
    <w:rsid w:val="00D70D68"/>
    <w:rsid w:val="00D715FB"/>
    <w:rsid w:val="00D7231D"/>
    <w:rsid w:val="00D73F86"/>
    <w:rsid w:val="00D767FB"/>
    <w:rsid w:val="00D77AFC"/>
    <w:rsid w:val="00D8001C"/>
    <w:rsid w:val="00D80466"/>
    <w:rsid w:val="00D82A78"/>
    <w:rsid w:val="00D852B6"/>
    <w:rsid w:val="00D85735"/>
    <w:rsid w:val="00D8620F"/>
    <w:rsid w:val="00D8674E"/>
    <w:rsid w:val="00D8757D"/>
    <w:rsid w:val="00D87F91"/>
    <w:rsid w:val="00D90C5F"/>
    <w:rsid w:val="00D9173B"/>
    <w:rsid w:val="00D92B4D"/>
    <w:rsid w:val="00D9326D"/>
    <w:rsid w:val="00D93692"/>
    <w:rsid w:val="00D93A8B"/>
    <w:rsid w:val="00D94B64"/>
    <w:rsid w:val="00D95AD1"/>
    <w:rsid w:val="00D97DB7"/>
    <w:rsid w:val="00DA0620"/>
    <w:rsid w:val="00DA0E40"/>
    <w:rsid w:val="00DA1BE9"/>
    <w:rsid w:val="00DA231E"/>
    <w:rsid w:val="00DA2DE9"/>
    <w:rsid w:val="00DA3A61"/>
    <w:rsid w:val="00DA4CA2"/>
    <w:rsid w:val="00DB0850"/>
    <w:rsid w:val="00DB17BE"/>
    <w:rsid w:val="00DB37E8"/>
    <w:rsid w:val="00DB42E6"/>
    <w:rsid w:val="00DC0A9E"/>
    <w:rsid w:val="00DC0BF8"/>
    <w:rsid w:val="00DC1F35"/>
    <w:rsid w:val="00DC384B"/>
    <w:rsid w:val="00DC451E"/>
    <w:rsid w:val="00DC4F00"/>
    <w:rsid w:val="00DC53DE"/>
    <w:rsid w:val="00DC6A6E"/>
    <w:rsid w:val="00DC6F01"/>
    <w:rsid w:val="00DC72CD"/>
    <w:rsid w:val="00DC79ED"/>
    <w:rsid w:val="00DD183D"/>
    <w:rsid w:val="00DD1AD1"/>
    <w:rsid w:val="00DD1DC4"/>
    <w:rsid w:val="00DD3BC6"/>
    <w:rsid w:val="00DD418A"/>
    <w:rsid w:val="00DD5394"/>
    <w:rsid w:val="00DD675E"/>
    <w:rsid w:val="00DD71E2"/>
    <w:rsid w:val="00DD789A"/>
    <w:rsid w:val="00DD7BC9"/>
    <w:rsid w:val="00DE1CCF"/>
    <w:rsid w:val="00DE1FB3"/>
    <w:rsid w:val="00DE2AF7"/>
    <w:rsid w:val="00DE451E"/>
    <w:rsid w:val="00DE4B61"/>
    <w:rsid w:val="00DE6ED8"/>
    <w:rsid w:val="00DE773F"/>
    <w:rsid w:val="00DF00BD"/>
    <w:rsid w:val="00DF4747"/>
    <w:rsid w:val="00DF49C6"/>
    <w:rsid w:val="00DF4DE1"/>
    <w:rsid w:val="00DF5354"/>
    <w:rsid w:val="00DF5D98"/>
    <w:rsid w:val="00DF7DED"/>
    <w:rsid w:val="00E02138"/>
    <w:rsid w:val="00E02483"/>
    <w:rsid w:val="00E02F5F"/>
    <w:rsid w:val="00E03D43"/>
    <w:rsid w:val="00E04B33"/>
    <w:rsid w:val="00E05973"/>
    <w:rsid w:val="00E06200"/>
    <w:rsid w:val="00E070DB"/>
    <w:rsid w:val="00E13909"/>
    <w:rsid w:val="00E13AE5"/>
    <w:rsid w:val="00E14EB7"/>
    <w:rsid w:val="00E16374"/>
    <w:rsid w:val="00E16AC9"/>
    <w:rsid w:val="00E2382C"/>
    <w:rsid w:val="00E248ED"/>
    <w:rsid w:val="00E24FB1"/>
    <w:rsid w:val="00E258B7"/>
    <w:rsid w:val="00E259C2"/>
    <w:rsid w:val="00E26E1F"/>
    <w:rsid w:val="00E27D46"/>
    <w:rsid w:val="00E30805"/>
    <w:rsid w:val="00E3083B"/>
    <w:rsid w:val="00E3331E"/>
    <w:rsid w:val="00E3374F"/>
    <w:rsid w:val="00E33B73"/>
    <w:rsid w:val="00E353B0"/>
    <w:rsid w:val="00E364C2"/>
    <w:rsid w:val="00E365B3"/>
    <w:rsid w:val="00E37537"/>
    <w:rsid w:val="00E40B8F"/>
    <w:rsid w:val="00E41094"/>
    <w:rsid w:val="00E44718"/>
    <w:rsid w:val="00E46F31"/>
    <w:rsid w:val="00E47125"/>
    <w:rsid w:val="00E47868"/>
    <w:rsid w:val="00E50C0E"/>
    <w:rsid w:val="00E523C9"/>
    <w:rsid w:val="00E5388D"/>
    <w:rsid w:val="00E53F7C"/>
    <w:rsid w:val="00E55224"/>
    <w:rsid w:val="00E561EC"/>
    <w:rsid w:val="00E56EFF"/>
    <w:rsid w:val="00E61AE7"/>
    <w:rsid w:val="00E61CA9"/>
    <w:rsid w:val="00E6294B"/>
    <w:rsid w:val="00E643D9"/>
    <w:rsid w:val="00E67A31"/>
    <w:rsid w:val="00E71480"/>
    <w:rsid w:val="00E71F67"/>
    <w:rsid w:val="00E75EAE"/>
    <w:rsid w:val="00E762EB"/>
    <w:rsid w:val="00E77A10"/>
    <w:rsid w:val="00E82271"/>
    <w:rsid w:val="00E82F77"/>
    <w:rsid w:val="00E8373C"/>
    <w:rsid w:val="00E8458E"/>
    <w:rsid w:val="00E84E8E"/>
    <w:rsid w:val="00E87EC2"/>
    <w:rsid w:val="00E90022"/>
    <w:rsid w:val="00E912A2"/>
    <w:rsid w:val="00E93804"/>
    <w:rsid w:val="00E95447"/>
    <w:rsid w:val="00E96719"/>
    <w:rsid w:val="00EA1720"/>
    <w:rsid w:val="00EA2A2F"/>
    <w:rsid w:val="00EA2C04"/>
    <w:rsid w:val="00EA320E"/>
    <w:rsid w:val="00EA3979"/>
    <w:rsid w:val="00EA3CE3"/>
    <w:rsid w:val="00EA6E4D"/>
    <w:rsid w:val="00EA7646"/>
    <w:rsid w:val="00EB043C"/>
    <w:rsid w:val="00EB0BD7"/>
    <w:rsid w:val="00EB0D95"/>
    <w:rsid w:val="00EB5902"/>
    <w:rsid w:val="00EB6F05"/>
    <w:rsid w:val="00EC0AF1"/>
    <w:rsid w:val="00EC2061"/>
    <w:rsid w:val="00EC302E"/>
    <w:rsid w:val="00EC6007"/>
    <w:rsid w:val="00EC630C"/>
    <w:rsid w:val="00EC685E"/>
    <w:rsid w:val="00ED7E8F"/>
    <w:rsid w:val="00EE2956"/>
    <w:rsid w:val="00EE4E1B"/>
    <w:rsid w:val="00EE4F6C"/>
    <w:rsid w:val="00EE5CAE"/>
    <w:rsid w:val="00EE731B"/>
    <w:rsid w:val="00EE748C"/>
    <w:rsid w:val="00EF02B8"/>
    <w:rsid w:val="00EF425F"/>
    <w:rsid w:val="00EF4975"/>
    <w:rsid w:val="00EF5FB1"/>
    <w:rsid w:val="00EF76DB"/>
    <w:rsid w:val="00EF7F75"/>
    <w:rsid w:val="00F0086A"/>
    <w:rsid w:val="00F00D28"/>
    <w:rsid w:val="00F00E14"/>
    <w:rsid w:val="00F0327A"/>
    <w:rsid w:val="00F03AAB"/>
    <w:rsid w:val="00F0422D"/>
    <w:rsid w:val="00F060C4"/>
    <w:rsid w:val="00F0650F"/>
    <w:rsid w:val="00F06EB8"/>
    <w:rsid w:val="00F07D6D"/>
    <w:rsid w:val="00F07D9B"/>
    <w:rsid w:val="00F1020B"/>
    <w:rsid w:val="00F111C3"/>
    <w:rsid w:val="00F12DF5"/>
    <w:rsid w:val="00F133AB"/>
    <w:rsid w:val="00F13B34"/>
    <w:rsid w:val="00F13E87"/>
    <w:rsid w:val="00F14027"/>
    <w:rsid w:val="00F14F68"/>
    <w:rsid w:val="00F17A03"/>
    <w:rsid w:val="00F20004"/>
    <w:rsid w:val="00F204BD"/>
    <w:rsid w:val="00F20DC2"/>
    <w:rsid w:val="00F213CC"/>
    <w:rsid w:val="00F224CF"/>
    <w:rsid w:val="00F230B8"/>
    <w:rsid w:val="00F232A7"/>
    <w:rsid w:val="00F27C58"/>
    <w:rsid w:val="00F27FD7"/>
    <w:rsid w:val="00F30624"/>
    <w:rsid w:val="00F3585D"/>
    <w:rsid w:val="00F3599F"/>
    <w:rsid w:val="00F36908"/>
    <w:rsid w:val="00F37EF9"/>
    <w:rsid w:val="00F43B90"/>
    <w:rsid w:val="00F44940"/>
    <w:rsid w:val="00F45211"/>
    <w:rsid w:val="00F46BBE"/>
    <w:rsid w:val="00F51741"/>
    <w:rsid w:val="00F51848"/>
    <w:rsid w:val="00F52D14"/>
    <w:rsid w:val="00F53684"/>
    <w:rsid w:val="00F53690"/>
    <w:rsid w:val="00F53765"/>
    <w:rsid w:val="00F539DC"/>
    <w:rsid w:val="00F55EC0"/>
    <w:rsid w:val="00F6085C"/>
    <w:rsid w:val="00F613A1"/>
    <w:rsid w:val="00F614EE"/>
    <w:rsid w:val="00F618DF"/>
    <w:rsid w:val="00F61ABB"/>
    <w:rsid w:val="00F63B1F"/>
    <w:rsid w:val="00F65FFA"/>
    <w:rsid w:val="00F6653A"/>
    <w:rsid w:val="00F66A84"/>
    <w:rsid w:val="00F66EAD"/>
    <w:rsid w:val="00F67525"/>
    <w:rsid w:val="00F67848"/>
    <w:rsid w:val="00F67D62"/>
    <w:rsid w:val="00F7168A"/>
    <w:rsid w:val="00F730B7"/>
    <w:rsid w:val="00F747AF"/>
    <w:rsid w:val="00F76A8F"/>
    <w:rsid w:val="00F82898"/>
    <w:rsid w:val="00F83FB1"/>
    <w:rsid w:val="00F8440A"/>
    <w:rsid w:val="00F84ED7"/>
    <w:rsid w:val="00F85710"/>
    <w:rsid w:val="00F91F5E"/>
    <w:rsid w:val="00F94C04"/>
    <w:rsid w:val="00FA0229"/>
    <w:rsid w:val="00FA1541"/>
    <w:rsid w:val="00FA28DC"/>
    <w:rsid w:val="00FA3324"/>
    <w:rsid w:val="00FB0BC1"/>
    <w:rsid w:val="00FB26F1"/>
    <w:rsid w:val="00FB3078"/>
    <w:rsid w:val="00FB6EE7"/>
    <w:rsid w:val="00FC06F5"/>
    <w:rsid w:val="00FC155C"/>
    <w:rsid w:val="00FC22D4"/>
    <w:rsid w:val="00FC304D"/>
    <w:rsid w:val="00FC48A7"/>
    <w:rsid w:val="00FC55D9"/>
    <w:rsid w:val="00FC5AF8"/>
    <w:rsid w:val="00FD1B7E"/>
    <w:rsid w:val="00FD1ED0"/>
    <w:rsid w:val="00FD2EB6"/>
    <w:rsid w:val="00FD39B2"/>
    <w:rsid w:val="00FD4088"/>
    <w:rsid w:val="00FD43E2"/>
    <w:rsid w:val="00FD5A71"/>
    <w:rsid w:val="00FD648A"/>
    <w:rsid w:val="00FD71DE"/>
    <w:rsid w:val="00FE063B"/>
    <w:rsid w:val="00FE09DA"/>
    <w:rsid w:val="00FE0F87"/>
    <w:rsid w:val="00FE15FC"/>
    <w:rsid w:val="00FE1CCF"/>
    <w:rsid w:val="00FE585D"/>
    <w:rsid w:val="00FE6026"/>
    <w:rsid w:val="00FF1011"/>
    <w:rsid w:val="00FF200B"/>
    <w:rsid w:val="00FF6932"/>
    <w:rsid w:val="00FF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EEABB03"/>
  <w15:chartTrackingRefBased/>
  <w15:docId w15:val="{CA9B671E-57DF-43F2-99D1-17B11A91F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Title" w:uiPriority="10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797229"/>
    <w:pPr>
      <w:spacing w:before="120" w:after="120"/>
      <w:jc w:val="both"/>
    </w:pPr>
    <w:rPr>
      <w:rFonts w:ascii="Arial" w:hAnsi="Arial"/>
      <w:sz w:val="24"/>
    </w:rPr>
  </w:style>
  <w:style w:type="paragraph" w:styleId="Ttulo1">
    <w:name w:val="heading 1"/>
    <w:basedOn w:val="Ttulo2"/>
    <w:next w:val="Pargrafo"/>
    <w:link w:val="Ttulo1Char"/>
    <w:autoRedefine/>
    <w:uiPriority w:val="9"/>
    <w:qFormat/>
    <w:rsid w:val="002A4124"/>
    <w:pPr>
      <w:numPr>
        <w:ilvl w:val="0"/>
      </w:numPr>
      <w:outlineLvl w:val="0"/>
    </w:pPr>
  </w:style>
  <w:style w:type="paragraph" w:styleId="Ttulo2">
    <w:name w:val="heading 2"/>
    <w:basedOn w:val="Normal"/>
    <w:next w:val="Normal"/>
    <w:link w:val="Ttulo2Char"/>
    <w:uiPriority w:val="9"/>
    <w:qFormat/>
    <w:rsid w:val="00797229"/>
    <w:pPr>
      <w:keepNext/>
      <w:keepLines/>
      <w:numPr>
        <w:ilvl w:val="1"/>
        <w:numId w:val="2"/>
      </w:numPr>
      <w:tabs>
        <w:tab w:val="left" w:pos="737"/>
      </w:tabs>
      <w:spacing w:before="80" w:after="80"/>
      <w:outlineLvl w:val="1"/>
    </w:pPr>
    <w:rPr>
      <w:b/>
      <w:color w:val="000080"/>
      <w:sz w:val="28"/>
    </w:rPr>
  </w:style>
  <w:style w:type="paragraph" w:styleId="Ttulo3">
    <w:name w:val="heading 3"/>
    <w:aliases w:val="Heading 31"/>
    <w:basedOn w:val="Normal"/>
    <w:next w:val="Normal"/>
    <w:uiPriority w:val="9"/>
    <w:qFormat/>
    <w:rsid w:val="00D30C6C"/>
    <w:pPr>
      <w:keepNext/>
      <w:keepLines/>
      <w:numPr>
        <w:ilvl w:val="2"/>
        <w:numId w:val="2"/>
      </w:numPr>
      <w:spacing w:before="80" w:after="80"/>
      <w:ind w:left="567" w:firstLine="0"/>
      <w:outlineLvl w:val="2"/>
    </w:pPr>
    <w:rPr>
      <w:color w:val="000080"/>
      <w:sz w:val="28"/>
      <w:lang w:val="pt-PT"/>
    </w:rPr>
  </w:style>
  <w:style w:type="paragraph" w:styleId="Ttulo4">
    <w:name w:val="heading 4"/>
    <w:basedOn w:val="Normal"/>
    <w:next w:val="Normal"/>
    <w:qFormat/>
    <w:rsid w:val="00797229"/>
    <w:pPr>
      <w:keepNext/>
      <w:numPr>
        <w:ilvl w:val="3"/>
        <w:numId w:val="2"/>
      </w:numPr>
      <w:tabs>
        <w:tab w:val="left" w:pos="1134"/>
      </w:tabs>
      <w:spacing w:before="240" w:after="60"/>
      <w:outlineLvl w:val="3"/>
    </w:pPr>
    <w:rPr>
      <w:bCs/>
      <w:color w:val="000080"/>
      <w:sz w:val="28"/>
      <w:szCs w:val="28"/>
    </w:rPr>
  </w:style>
  <w:style w:type="paragraph" w:styleId="Ttulo5">
    <w:name w:val="heading 5"/>
    <w:basedOn w:val="Normal"/>
    <w:next w:val="Normal"/>
    <w:rsid w:val="00797229"/>
    <w:pPr>
      <w:keepNext/>
      <w:numPr>
        <w:ilvl w:val="4"/>
        <w:numId w:val="2"/>
      </w:numPr>
      <w:spacing w:before="100" w:after="100"/>
      <w:outlineLvl w:val="4"/>
    </w:pPr>
    <w:rPr>
      <w:rFonts w:cs="Tahoma"/>
      <w:b/>
      <w:color w:val="000080"/>
    </w:rPr>
  </w:style>
  <w:style w:type="paragraph" w:styleId="Ttulo6">
    <w:name w:val="heading 6"/>
    <w:basedOn w:val="Normal"/>
    <w:next w:val="Normal"/>
    <w:rsid w:val="00797229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rsid w:val="00797229"/>
    <w:pPr>
      <w:numPr>
        <w:ilvl w:val="6"/>
        <w:numId w:val="2"/>
      </w:numPr>
      <w:spacing w:before="240" w:after="60"/>
      <w:outlineLvl w:val="6"/>
    </w:pPr>
  </w:style>
  <w:style w:type="paragraph" w:styleId="Ttulo8">
    <w:name w:val="heading 8"/>
    <w:aliases w:val="Heading 81"/>
    <w:basedOn w:val="Normal"/>
    <w:next w:val="Normal"/>
    <w:rsid w:val="00797229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Ttulo9">
    <w:name w:val="heading 9"/>
    <w:aliases w:val="Heading 91"/>
    <w:basedOn w:val="Normal"/>
    <w:next w:val="Normal"/>
    <w:rsid w:val="00797229"/>
    <w:pPr>
      <w:numPr>
        <w:ilvl w:val="8"/>
        <w:numId w:val="2"/>
      </w:numPr>
      <w:spacing w:before="240" w:after="60"/>
      <w:outlineLvl w:val="8"/>
    </w:pPr>
    <w:rPr>
      <w:b/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rsid w:val="00CD51D1"/>
    <w:rPr>
      <w:rFonts w:ascii="Arial" w:hAnsi="Arial"/>
      <w:b/>
      <w:color w:val="000080"/>
      <w:sz w:val="28"/>
    </w:rPr>
  </w:style>
  <w:style w:type="paragraph" w:customStyle="1" w:styleId="Pargrafo">
    <w:name w:val="Parágrafo"/>
    <w:basedOn w:val="Normal"/>
    <w:rsid w:val="00552C83"/>
    <w:pPr>
      <w:spacing w:before="0" w:after="240"/>
      <w:ind w:firstLine="1418"/>
    </w:pPr>
    <w:rPr>
      <w:snapToGrid w:val="0"/>
    </w:rPr>
  </w:style>
  <w:style w:type="paragraph" w:customStyle="1" w:styleId="Textodemacro1">
    <w:name w:val="Texto de macro1"/>
    <w:basedOn w:val="FASE"/>
    <w:next w:val="Normal"/>
    <w:rsid w:val="00797229"/>
    <w:rPr>
      <w:rFonts w:ascii="Arial" w:hAnsi="Arial"/>
      <w:b w:val="0"/>
    </w:rPr>
  </w:style>
  <w:style w:type="paragraph" w:customStyle="1" w:styleId="FASE">
    <w:name w:val="FASE"/>
    <w:basedOn w:val="Normal"/>
    <w:next w:val="Normal"/>
    <w:rsid w:val="00797229"/>
    <w:rPr>
      <w:rFonts w:ascii="Arial Negrito" w:hAnsi="Arial Negrito"/>
      <w:b/>
      <w:smallCaps/>
      <w:color w:val="000080"/>
      <w:sz w:val="28"/>
    </w:rPr>
  </w:style>
  <w:style w:type="paragraph" w:customStyle="1" w:styleId="ATIVIDADE">
    <w:name w:val="ATIVIDADE"/>
    <w:basedOn w:val="FASE"/>
    <w:next w:val="Normal"/>
    <w:rsid w:val="00797229"/>
    <w:rPr>
      <w:rFonts w:ascii="Arial" w:hAnsi="Arial"/>
      <w:b w:val="0"/>
      <w:sz w:val="24"/>
    </w:rPr>
  </w:style>
  <w:style w:type="paragraph" w:customStyle="1" w:styleId="rosto">
    <w:name w:val="rosto"/>
    <w:basedOn w:val="Normal"/>
    <w:link w:val="rostoChar"/>
    <w:rsid w:val="00797229"/>
    <w:pPr>
      <w:spacing w:before="12000"/>
      <w:jc w:val="right"/>
    </w:pPr>
    <w:rPr>
      <w:b/>
      <w:caps/>
      <w:color w:val="000080"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rostoChar">
    <w:name w:val="rosto Char"/>
    <w:link w:val="rosto"/>
    <w:rsid w:val="00962302"/>
    <w:rPr>
      <w:rFonts w:ascii="Arial" w:hAnsi="Arial"/>
      <w:b/>
      <w:caps/>
      <w:color w:val="000080"/>
      <w:sz w:val="32"/>
      <w:lang w:val="pt-BR" w:eastAsia="pt-BR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ubatividade">
    <w:name w:val="Subatividade"/>
    <w:basedOn w:val="Normal"/>
    <w:next w:val="Normal"/>
    <w:rsid w:val="00797229"/>
    <w:rPr>
      <w:color w:val="00008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ituloQuadro">
    <w:name w:val="Titulo Quadro"/>
    <w:basedOn w:val="Normal"/>
    <w:next w:val="Normal"/>
    <w:link w:val="TituloQuadroChar"/>
    <w:rsid w:val="00797229"/>
    <w:pPr>
      <w:spacing w:before="80" w:after="80"/>
    </w:pPr>
    <w:rPr>
      <w:color w:val="00008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uloQuadroChar">
    <w:name w:val="Titulo Quadro Char"/>
    <w:link w:val="TituloQuadro"/>
    <w:rsid w:val="00466346"/>
    <w:rPr>
      <w:rFonts w:ascii="Arial" w:hAnsi="Arial"/>
      <w:color w:val="000080"/>
      <w:sz w:val="22"/>
      <w:lang w:val="pt-BR" w:eastAsia="pt-BR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dicedeilustraes">
    <w:name w:val="table of figures"/>
    <w:basedOn w:val="ndicedeautoridades"/>
    <w:next w:val="Normal"/>
    <w:uiPriority w:val="99"/>
    <w:rsid w:val="00CD3EF9"/>
    <w:pPr>
      <w:ind w:left="480" w:hanging="480"/>
    </w:pPr>
    <w:rPr>
      <w:sz w:val="20"/>
    </w:rPr>
  </w:style>
  <w:style w:type="paragraph" w:styleId="ndicedeautoridades">
    <w:name w:val="table of authorities"/>
    <w:basedOn w:val="Normal"/>
    <w:next w:val="Normal"/>
    <w:rsid w:val="00721F9F"/>
    <w:pPr>
      <w:ind w:left="240" w:hanging="240"/>
    </w:pPr>
  </w:style>
  <w:style w:type="paragraph" w:customStyle="1" w:styleId="TtuloFigura">
    <w:name w:val="Título Figura"/>
    <w:basedOn w:val="TituloQuadro"/>
    <w:next w:val="Normal"/>
    <w:rsid w:val="00797229"/>
    <w:pPr>
      <w:jc w:val="center"/>
    </w:pPr>
  </w:style>
  <w:style w:type="table" w:customStyle="1" w:styleId="Tabela">
    <w:name w:val="Tabela"/>
    <w:basedOn w:val="Tabelanormal"/>
    <w:rsid w:val="00797229"/>
    <w:pPr>
      <w:keepLines/>
      <w:tabs>
        <w:tab w:val="center" w:pos="0"/>
      </w:tabs>
      <w:jc w:val="center"/>
    </w:pPr>
    <w:rPr>
      <w:rFonts w:ascii="Arial" w:hAnsi="Arial"/>
    </w:rPr>
    <w:tblPr>
      <w:tblStyleRowBandSize w:val="1"/>
      <w:jc w:val="center"/>
      <w:tblBorders>
        <w:top w:val="double" w:sz="4" w:space="0" w:color="003366"/>
        <w:left w:val="double" w:sz="4" w:space="0" w:color="003366"/>
        <w:bottom w:val="double" w:sz="4" w:space="0" w:color="003366"/>
        <w:right w:val="double" w:sz="4" w:space="0" w:color="003366"/>
        <w:insideH w:val="double" w:sz="4" w:space="0" w:color="003366"/>
        <w:insideV w:val="double" w:sz="4" w:space="0" w:color="003366"/>
      </w:tblBorders>
    </w:tblPr>
    <w:trPr>
      <w:jc w:val="center"/>
    </w:trPr>
    <w:tcPr>
      <w:shd w:val="clear" w:color="auto" w:fill="99CCFF"/>
      <w:vAlign w:val="center"/>
    </w:tcPr>
    <w:tblStylePr w:type="firstRow">
      <w:pPr>
        <w:jc w:val="center"/>
      </w:pPr>
      <w:rPr>
        <w:rFonts w:ascii="Arial" w:hAnsi="Arial"/>
        <w:b/>
        <w:color w:val="FFFFFF"/>
        <w:sz w:val="24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  <w:vAlign w:val="center"/>
      </w:tcPr>
    </w:tblStylePr>
    <w:tblStylePr w:type="band1Horz">
      <w:tblPr/>
      <w:tcPr>
        <w:shd w:val="clear" w:color="auto" w:fill="99CCFF"/>
      </w:tcPr>
    </w:tblStylePr>
    <w:tblStylePr w:type="band2Horz">
      <w:tblPr/>
      <w:tcPr>
        <w:shd w:val="clear" w:color="auto" w:fill="73B9F3"/>
      </w:tcPr>
    </w:tblStylePr>
  </w:style>
  <w:style w:type="paragraph" w:styleId="Cabealho">
    <w:name w:val="header"/>
    <w:basedOn w:val="Normal"/>
    <w:link w:val="CabealhoChar"/>
    <w:rsid w:val="0079722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1847E9"/>
    <w:rPr>
      <w:rFonts w:ascii="Arial" w:hAnsi="Arial"/>
      <w:sz w:val="24"/>
    </w:rPr>
  </w:style>
  <w:style w:type="paragraph" w:styleId="Rodap">
    <w:name w:val="footer"/>
    <w:aliases w:val="Footer1"/>
    <w:basedOn w:val="Normal"/>
    <w:link w:val="RodapChar"/>
    <w:uiPriority w:val="99"/>
    <w:rsid w:val="00797229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Footer1 Char"/>
    <w:link w:val="Rodap"/>
    <w:uiPriority w:val="99"/>
    <w:rsid w:val="00B662A7"/>
    <w:rPr>
      <w:rFonts w:ascii="Arial" w:hAnsi="Arial"/>
      <w:sz w:val="24"/>
      <w:lang w:val="pt-BR" w:eastAsia="pt-BR" w:bidi="ar-SA"/>
    </w:rPr>
  </w:style>
  <w:style w:type="paragraph" w:customStyle="1" w:styleId="Ttulofigura0">
    <w:name w:val="Título figura"/>
    <w:basedOn w:val="Normal"/>
    <w:rsid w:val="00552C83"/>
    <w:pPr>
      <w:jc w:val="center"/>
    </w:pPr>
  </w:style>
  <w:style w:type="paragraph" w:customStyle="1" w:styleId="Ttuloquadro">
    <w:name w:val="Título quadro"/>
    <w:basedOn w:val="Normal"/>
    <w:next w:val="Normal"/>
    <w:rsid w:val="00552C83"/>
    <w:pPr>
      <w:keepNext/>
      <w:ind w:left="1418" w:hanging="1418"/>
    </w:pPr>
    <w:rPr>
      <w:color w:val="0000FF"/>
      <w:sz w:val="18"/>
    </w:rPr>
  </w:style>
  <w:style w:type="paragraph" w:styleId="Recuodecorpodetexto">
    <w:name w:val="Body Text Indent"/>
    <w:basedOn w:val="Normal"/>
    <w:rsid w:val="00552C83"/>
    <w:rPr>
      <w:color w:val="FF0000"/>
    </w:rPr>
  </w:style>
  <w:style w:type="paragraph" w:styleId="Corpodetexto">
    <w:name w:val="Body Text"/>
    <w:basedOn w:val="Normal"/>
    <w:rsid w:val="00552C83"/>
    <w:rPr>
      <w:color w:val="FF0000"/>
    </w:rPr>
  </w:style>
  <w:style w:type="character" w:styleId="Refdecomentrio">
    <w:name w:val="annotation reference"/>
    <w:rsid w:val="00602F09"/>
    <w:rPr>
      <w:sz w:val="16"/>
      <w:szCs w:val="16"/>
    </w:rPr>
  </w:style>
  <w:style w:type="paragraph" w:styleId="Remissivo3">
    <w:name w:val="index 3"/>
    <w:basedOn w:val="Normal"/>
    <w:next w:val="Normal"/>
    <w:autoRedefine/>
    <w:semiHidden/>
    <w:rsid w:val="00552C83"/>
    <w:pPr>
      <w:ind w:left="660" w:hanging="220"/>
    </w:pPr>
  </w:style>
  <w:style w:type="paragraph" w:customStyle="1" w:styleId="bibliografia">
    <w:name w:val="bibliografia"/>
    <w:basedOn w:val="Normal"/>
    <w:rsid w:val="00552C83"/>
    <w:pPr>
      <w:ind w:left="284" w:hanging="284"/>
    </w:pPr>
  </w:style>
  <w:style w:type="paragraph" w:styleId="Sumrio1">
    <w:name w:val="toc 1"/>
    <w:basedOn w:val="Normal"/>
    <w:next w:val="Normal"/>
    <w:autoRedefine/>
    <w:uiPriority w:val="39"/>
    <w:rsid w:val="001661F4"/>
    <w:pPr>
      <w:tabs>
        <w:tab w:val="left" w:pos="426"/>
        <w:tab w:val="right" w:leader="dot" w:pos="9072"/>
      </w:tabs>
    </w:pPr>
    <w:rPr>
      <w:sz w:val="20"/>
    </w:rPr>
  </w:style>
  <w:style w:type="paragraph" w:styleId="Sumrio2">
    <w:name w:val="toc 2"/>
    <w:basedOn w:val="Normal"/>
    <w:next w:val="Normal"/>
    <w:autoRedefine/>
    <w:uiPriority w:val="39"/>
    <w:rsid w:val="00CD3EF9"/>
    <w:pPr>
      <w:tabs>
        <w:tab w:val="left" w:pos="880"/>
        <w:tab w:val="right" w:leader="dot" w:pos="9072"/>
      </w:tabs>
      <w:ind w:left="220"/>
    </w:pPr>
    <w:rPr>
      <w:rFonts w:cs="Tahoma"/>
      <w:noProof/>
      <w:sz w:val="20"/>
      <w:szCs w:val="22"/>
    </w:rPr>
  </w:style>
  <w:style w:type="paragraph" w:styleId="Sumrio3">
    <w:name w:val="toc 3"/>
    <w:basedOn w:val="Normal"/>
    <w:next w:val="Normal"/>
    <w:autoRedefine/>
    <w:uiPriority w:val="39"/>
    <w:rsid w:val="00CD3EF9"/>
    <w:pPr>
      <w:tabs>
        <w:tab w:val="right" w:leader="dot" w:pos="9072"/>
      </w:tabs>
      <w:ind w:left="440"/>
    </w:pPr>
    <w:rPr>
      <w:sz w:val="20"/>
    </w:rPr>
  </w:style>
  <w:style w:type="paragraph" w:styleId="Sumrio7">
    <w:name w:val="toc 7"/>
    <w:basedOn w:val="Normal"/>
    <w:next w:val="Normal"/>
    <w:autoRedefine/>
    <w:uiPriority w:val="39"/>
    <w:rsid w:val="00552C83"/>
    <w:pPr>
      <w:ind w:left="1320"/>
    </w:pPr>
  </w:style>
  <w:style w:type="paragraph" w:styleId="Sumrio9">
    <w:name w:val="toc 9"/>
    <w:basedOn w:val="Normal"/>
    <w:next w:val="Normal"/>
    <w:autoRedefine/>
    <w:uiPriority w:val="39"/>
    <w:rsid w:val="00552C83"/>
    <w:pPr>
      <w:ind w:left="1760"/>
    </w:pPr>
  </w:style>
  <w:style w:type="paragraph" w:styleId="Recuodecorpodetexto2">
    <w:name w:val="Body Text Indent 2"/>
    <w:basedOn w:val="Normal"/>
    <w:rsid w:val="00552C83"/>
    <w:pPr>
      <w:ind w:left="993" w:hanging="285"/>
    </w:pPr>
  </w:style>
  <w:style w:type="paragraph" w:styleId="Recuodecorpodetexto3">
    <w:name w:val="Body Text Indent 3"/>
    <w:basedOn w:val="Normal"/>
    <w:rsid w:val="00552C83"/>
    <w:pPr>
      <w:ind w:left="993" w:hanging="284"/>
    </w:pPr>
  </w:style>
  <w:style w:type="paragraph" w:customStyle="1" w:styleId="font0">
    <w:name w:val="font0"/>
    <w:basedOn w:val="Normal"/>
    <w:rsid w:val="00552C83"/>
    <w:pPr>
      <w:spacing w:before="100" w:beforeAutospacing="1" w:after="100" w:afterAutospacing="1"/>
      <w:jc w:val="left"/>
    </w:pPr>
    <w:rPr>
      <w:rFonts w:eastAsia="Arial Unicode MS" w:cs="Arial"/>
      <w:sz w:val="20"/>
    </w:rPr>
  </w:style>
  <w:style w:type="paragraph" w:customStyle="1" w:styleId="font5">
    <w:name w:val="font5"/>
    <w:basedOn w:val="Normal"/>
    <w:rsid w:val="00552C83"/>
    <w:pPr>
      <w:spacing w:before="100" w:beforeAutospacing="1" w:after="100" w:afterAutospacing="1"/>
      <w:jc w:val="left"/>
    </w:pPr>
    <w:rPr>
      <w:rFonts w:eastAsia="Arial Unicode MS" w:cs="Arial"/>
      <w:sz w:val="20"/>
    </w:rPr>
  </w:style>
  <w:style w:type="character" w:styleId="Hyperlink">
    <w:name w:val="Hyperlink"/>
    <w:uiPriority w:val="99"/>
    <w:rsid w:val="00552C83"/>
    <w:rPr>
      <w:color w:val="0000FF"/>
      <w:u w:val="single"/>
    </w:rPr>
  </w:style>
  <w:style w:type="character" w:styleId="HiperlinkVisitado">
    <w:name w:val="FollowedHyperlink"/>
    <w:rsid w:val="00552C83"/>
    <w:rPr>
      <w:color w:val="800080"/>
      <w:u w:val="single"/>
    </w:rPr>
  </w:style>
  <w:style w:type="character" w:styleId="Nmerodepgina">
    <w:name w:val="page number"/>
    <w:basedOn w:val="Fontepargpadro"/>
    <w:rsid w:val="00552C83"/>
  </w:style>
  <w:style w:type="paragraph" w:styleId="Corpodetexto2">
    <w:name w:val="Body Text 2"/>
    <w:basedOn w:val="Normal"/>
    <w:rsid w:val="00552C83"/>
    <w:rPr>
      <w:color w:val="008000"/>
    </w:rPr>
  </w:style>
  <w:style w:type="paragraph" w:styleId="Corpodetexto3">
    <w:name w:val="Body Text 3"/>
    <w:basedOn w:val="Normal"/>
    <w:rsid w:val="00552C83"/>
    <w:rPr>
      <w:color w:val="008080"/>
    </w:rPr>
  </w:style>
  <w:style w:type="character" w:styleId="VarivelHTML">
    <w:name w:val="HTML Variable"/>
    <w:rsid w:val="00552C83"/>
    <w:rPr>
      <w:i/>
      <w:iCs/>
    </w:rPr>
  </w:style>
  <w:style w:type="paragraph" w:customStyle="1" w:styleId="xl24">
    <w:name w:val="xl24"/>
    <w:basedOn w:val="Normal"/>
    <w:rsid w:val="00552C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5">
    <w:name w:val="xl25"/>
    <w:basedOn w:val="Normal"/>
    <w:rsid w:val="00552C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6">
    <w:name w:val="xl26"/>
    <w:basedOn w:val="Normal"/>
    <w:rsid w:val="00552C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7">
    <w:name w:val="xl27"/>
    <w:basedOn w:val="Normal"/>
    <w:rsid w:val="00552C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8">
    <w:name w:val="xl28"/>
    <w:basedOn w:val="Normal"/>
    <w:rsid w:val="00552C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9">
    <w:name w:val="xl29"/>
    <w:basedOn w:val="Normal"/>
    <w:rsid w:val="00552C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30">
    <w:name w:val="xl30"/>
    <w:basedOn w:val="Normal"/>
    <w:rsid w:val="0055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31">
    <w:name w:val="xl31"/>
    <w:basedOn w:val="Normal"/>
    <w:rsid w:val="0055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34">
    <w:name w:val="xl34"/>
    <w:basedOn w:val="Normal"/>
    <w:rsid w:val="00552C83"/>
    <w:pPr>
      <w:spacing w:before="100" w:beforeAutospacing="1" w:after="100" w:afterAutospacing="1"/>
      <w:jc w:val="right"/>
    </w:pPr>
    <w:rPr>
      <w:rFonts w:ascii="Arial Unicode MS" w:eastAsia="Arial Unicode MS" w:hAnsi="Arial Unicode MS" w:cs="Tahoma"/>
      <w:szCs w:val="24"/>
    </w:rPr>
  </w:style>
  <w:style w:type="paragraph" w:customStyle="1" w:styleId="xl35">
    <w:name w:val="xl35"/>
    <w:basedOn w:val="Normal"/>
    <w:rsid w:val="00552C83"/>
    <w:pP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trao">
    <w:name w:val="traço"/>
    <w:basedOn w:val="Normal"/>
    <w:next w:val="Normal"/>
    <w:link w:val="traoCharChar"/>
    <w:rsid w:val="00552C83"/>
    <w:pPr>
      <w:numPr>
        <w:numId w:val="1"/>
      </w:numPr>
    </w:pPr>
  </w:style>
  <w:style w:type="character" w:customStyle="1" w:styleId="traoCharChar">
    <w:name w:val="traço Char Char"/>
    <w:link w:val="trao"/>
    <w:rsid w:val="0052039E"/>
    <w:rPr>
      <w:rFonts w:ascii="Arial" w:hAnsi="Arial"/>
      <w:sz w:val="24"/>
    </w:rPr>
  </w:style>
  <w:style w:type="paragraph" w:styleId="Textodebalo">
    <w:name w:val="Balloon Text"/>
    <w:basedOn w:val="Normal"/>
    <w:link w:val="TextodebaloChar"/>
    <w:uiPriority w:val="99"/>
    <w:semiHidden/>
    <w:rsid w:val="001C740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D66A24"/>
    <w:rPr>
      <w:rFonts w:ascii="Tahoma" w:hAnsi="Tahoma" w:cs="Tahoma"/>
      <w:sz w:val="16"/>
      <w:szCs w:val="16"/>
    </w:rPr>
  </w:style>
  <w:style w:type="paragraph" w:customStyle="1" w:styleId="Tituloquadro0">
    <w:name w:val="Titulo quadro"/>
    <w:basedOn w:val="Normal"/>
    <w:next w:val="Normal"/>
    <w:autoRedefine/>
    <w:rsid w:val="00552C83"/>
    <w:pPr>
      <w:keepNext/>
      <w:ind w:left="1418" w:hanging="1418"/>
    </w:pPr>
    <w:rPr>
      <w:color w:val="0000FF"/>
      <w:sz w:val="18"/>
    </w:rPr>
  </w:style>
  <w:style w:type="paragraph" w:styleId="Legenda">
    <w:name w:val="caption"/>
    <w:basedOn w:val="Normal"/>
    <w:next w:val="Normal"/>
    <w:qFormat/>
    <w:rsid w:val="004E7E6D"/>
    <w:pPr>
      <w:spacing w:line="360" w:lineRule="auto"/>
      <w:jc w:val="center"/>
    </w:pPr>
    <w:rPr>
      <w:bCs/>
    </w:rPr>
  </w:style>
  <w:style w:type="table" w:styleId="Tabelacomgrade">
    <w:name w:val="Table Grid"/>
    <w:basedOn w:val="Tabelanormal"/>
    <w:rsid w:val="005D789B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11ptNegritoBrancoCentralizadoAntes0ptDepoisde">
    <w:name w:val="Estilo 11 pt Negrito Branco Centralizado Antes:  0 pt Depois de..."/>
    <w:basedOn w:val="Normal"/>
    <w:rsid w:val="00797229"/>
    <w:pPr>
      <w:spacing w:before="0" w:after="0"/>
      <w:jc w:val="center"/>
    </w:pPr>
    <w:rPr>
      <w:b/>
      <w:bCs/>
      <w:color w:val="FFFFFF"/>
      <w:sz w:val="22"/>
    </w:rPr>
  </w:style>
  <w:style w:type="paragraph" w:customStyle="1" w:styleId="Tabela1">
    <w:name w:val="Tabela1"/>
    <w:basedOn w:val="Estilo11ptNegritoBrancoCentralizadoAntes0ptDepoisde"/>
    <w:autoRedefine/>
    <w:rsid w:val="00797229"/>
    <w:rPr>
      <w:b w:val="0"/>
    </w:rPr>
  </w:style>
  <w:style w:type="paragraph" w:customStyle="1" w:styleId="Tabela2">
    <w:name w:val="Tabela 2"/>
    <w:basedOn w:val="Normal"/>
    <w:rsid w:val="00797229"/>
    <w:pPr>
      <w:spacing w:before="0" w:after="0"/>
      <w:jc w:val="center"/>
    </w:pPr>
    <w:rPr>
      <w:sz w:val="22"/>
      <w:szCs w:val="22"/>
    </w:rPr>
  </w:style>
  <w:style w:type="paragraph" w:customStyle="1" w:styleId="Texto">
    <w:name w:val="Texto"/>
    <w:basedOn w:val="Normal"/>
    <w:rsid w:val="002F6332"/>
    <w:pPr>
      <w:spacing w:before="0"/>
      <w:ind w:firstLine="851"/>
    </w:pPr>
  </w:style>
  <w:style w:type="paragraph" w:customStyle="1" w:styleId="ndice">
    <w:name w:val="Índice"/>
    <w:basedOn w:val="Normal"/>
    <w:rsid w:val="002F6332"/>
    <w:pPr>
      <w:widowControl w:val="0"/>
      <w:tabs>
        <w:tab w:val="left" w:leader="dot" w:pos="7655"/>
        <w:tab w:val="right" w:pos="8221"/>
      </w:tabs>
      <w:spacing w:before="0" w:after="0"/>
    </w:pPr>
    <w:rPr>
      <w:snapToGrid w:val="0"/>
    </w:rPr>
  </w:style>
  <w:style w:type="paragraph" w:customStyle="1" w:styleId="Rostosemindice">
    <w:name w:val="Rosto sem indice"/>
    <w:basedOn w:val="rosto"/>
    <w:next w:val="Normal"/>
    <w:rsid w:val="00797229"/>
  </w:style>
  <w:style w:type="paragraph" w:customStyle="1" w:styleId="Fontequadro">
    <w:name w:val="Fonte quadro"/>
    <w:basedOn w:val="Normal"/>
    <w:rsid w:val="00797229"/>
    <w:pPr>
      <w:spacing w:before="0"/>
    </w:pPr>
    <w:rPr>
      <w:sz w:val="18"/>
    </w:rPr>
  </w:style>
  <w:style w:type="paragraph" w:customStyle="1" w:styleId="Fonte">
    <w:name w:val="Fonte"/>
    <w:basedOn w:val="Normal"/>
    <w:rsid w:val="00797229"/>
    <w:pPr>
      <w:spacing w:before="0"/>
    </w:pPr>
    <w:rPr>
      <w:sz w:val="18"/>
    </w:rPr>
  </w:style>
  <w:style w:type="paragraph" w:customStyle="1" w:styleId="Marcador">
    <w:name w:val="Marcador"/>
    <w:basedOn w:val="Normal"/>
    <w:rsid w:val="00711AE3"/>
    <w:pPr>
      <w:spacing w:before="0" w:after="240"/>
      <w:ind w:left="1701" w:hanging="283"/>
    </w:pPr>
    <w:rPr>
      <w:spacing w:val="6"/>
    </w:rPr>
  </w:style>
  <w:style w:type="paragraph" w:customStyle="1" w:styleId="BOLINHA">
    <w:name w:val="BOLINHA"/>
    <w:basedOn w:val="Normal"/>
    <w:rsid w:val="00711AE3"/>
    <w:pPr>
      <w:spacing w:before="0" w:after="240"/>
      <w:ind w:left="1702" w:hanging="284"/>
    </w:pPr>
    <w:rPr>
      <w:spacing w:val="6"/>
    </w:rPr>
  </w:style>
  <w:style w:type="paragraph" w:styleId="Lista">
    <w:name w:val="List"/>
    <w:basedOn w:val="Normal"/>
    <w:rsid w:val="00711AE3"/>
    <w:pPr>
      <w:ind w:left="283" w:hanging="283"/>
      <w:contextualSpacing/>
    </w:pPr>
  </w:style>
  <w:style w:type="paragraph" w:styleId="Textodenotaderodap">
    <w:name w:val="footnote text"/>
    <w:basedOn w:val="Normal"/>
    <w:link w:val="TextodenotaderodapChar"/>
    <w:uiPriority w:val="99"/>
    <w:rsid w:val="00CF1A39"/>
    <w:rPr>
      <w:sz w:val="20"/>
    </w:rPr>
  </w:style>
  <w:style w:type="character" w:customStyle="1" w:styleId="TextodenotaderodapChar">
    <w:name w:val="Texto de nota de rodapé Char"/>
    <w:link w:val="Textodenotaderodap"/>
    <w:uiPriority w:val="99"/>
    <w:rsid w:val="00CF1A39"/>
    <w:rPr>
      <w:rFonts w:ascii="Arial" w:hAnsi="Arial"/>
    </w:rPr>
  </w:style>
  <w:style w:type="character" w:styleId="Refdenotaderodap">
    <w:name w:val="footnote reference"/>
    <w:uiPriority w:val="99"/>
    <w:rsid w:val="00CF1A39"/>
    <w:rPr>
      <w:vertAlign w:val="superscript"/>
    </w:rPr>
  </w:style>
  <w:style w:type="table" w:customStyle="1" w:styleId="Tabela20">
    <w:name w:val="Tabela2"/>
    <w:basedOn w:val="Tabelanormal"/>
    <w:rsid w:val="007978D4"/>
    <w:pPr>
      <w:keepLines/>
      <w:tabs>
        <w:tab w:val="center" w:pos="0"/>
      </w:tabs>
      <w:jc w:val="center"/>
    </w:pPr>
    <w:rPr>
      <w:rFonts w:ascii="Arial" w:hAnsi="Arial"/>
    </w:rPr>
    <w:tblPr>
      <w:tblStyleRowBandSize w:val="1"/>
      <w:jc w:val="center"/>
      <w:tblBorders>
        <w:top w:val="double" w:sz="4" w:space="0" w:color="003366"/>
        <w:left w:val="double" w:sz="4" w:space="0" w:color="003366"/>
        <w:bottom w:val="double" w:sz="4" w:space="0" w:color="003366"/>
        <w:right w:val="double" w:sz="4" w:space="0" w:color="003366"/>
        <w:insideH w:val="double" w:sz="4" w:space="0" w:color="003366"/>
        <w:insideV w:val="double" w:sz="4" w:space="0" w:color="003366"/>
      </w:tblBorders>
    </w:tblPr>
    <w:trPr>
      <w:jc w:val="center"/>
    </w:trPr>
    <w:tcPr>
      <w:shd w:val="clear" w:color="auto" w:fill="99CCFF"/>
      <w:vAlign w:val="center"/>
    </w:tcPr>
    <w:tblStylePr w:type="firstRow">
      <w:pPr>
        <w:jc w:val="center"/>
      </w:pPr>
      <w:rPr>
        <w:rFonts w:ascii="Arial" w:hAnsi="Arial"/>
        <w:b/>
        <w:color w:val="FFFFFF"/>
        <w:sz w:val="24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  <w:vAlign w:val="center"/>
      </w:tcPr>
    </w:tblStylePr>
    <w:tblStylePr w:type="band1Horz">
      <w:tblPr/>
      <w:tcPr>
        <w:shd w:val="clear" w:color="auto" w:fill="99CCFF"/>
      </w:tcPr>
    </w:tblStylePr>
    <w:tblStylePr w:type="band2Horz">
      <w:tblPr/>
      <w:tcPr>
        <w:shd w:val="clear" w:color="auto" w:fill="73B9F3"/>
      </w:tcPr>
    </w:tblStylePr>
  </w:style>
  <w:style w:type="table" w:customStyle="1" w:styleId="Tabela3">
    <w:name w:val="Tabela3"/>
    <w:basedOn w:val="Tabelanormal"/>
    <w:rsid w:val="006A628B"/>
    <w:pPr>
      <w:keepLines/>
      <w:tabs>
        <w:tab w:val="center" w:pos="0"/>
      </w:tabs>
      <w:jc w:val="center"/>
    </w:pPr>
    <w:rPr>
      <w:rFonts w:ascii="Arial" w:hAnsi="Arial"/>
    </w:rPr>
    <w:tblPr>
      <w:tblStyleRowBandSize w:val="1"/>
      <w:jc w:val="center"/>
      <w:tblBorders>
        <w:top w:val="double" w:sz="4" w:space="0" w:color="003366"/>
        <w:left w:val="double" w:sz="4" w:space="0" w:color="003366"/>
        <w:bottom w:val="double" w:sz="4" w:space="0" w:color="003366"/>
        <w:right w:val="double" w:sz="4" w:space="0" w:color="003366"/>
        <w:insideH w:val="double" w:sz="4" w:space="0" w:color="003366"/>
        <w:insideV w:val="double" w:sz="4" w:space="0" w:color="003366"/>
      </w:tblBorders>
    </w:tblPr>
    <w:trPr>
      <w:jc w:val="center"/>
    </w:trPr>
    <w:tcPr>
      <w:shd w:val="clear" w:color="auto" w:fill="99CCFF"/>
      <w:vAlign w:val="center"/>
    </w:tcPr>
    <w:tblStylePr w:type="firstRow">
      <w:pPr>
        <w:jc w:val="center"/>
      </w:pPr>
      <w:rPr>
        <w:rFonts w:ascii="Arial" w:hAnsi="Arial"/>
        <w:b/>
        <w:color w:val="FFFFFF"/>
        <w:sz w:val="24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  <w:vAlign w:val="center"/>
      </w:tcPr>
    </w:tblStylePr>
    <w:tblStylePr w:type="band1Horz">
      <w:tblPr/>
      <w:tcPr>
        <w:shd w:val="clear" w:color="auto" w:fill="99CCFF"/>
      </w:tcPr>
    </w:tblStylePr>
    <w:tblStylePr w:type="band2Horz">
      <w:tblPr/>
      <w:tcPr>
        <w:shd w:val="clear" w:color="auto" w:fill="73B9F3"/>
      </w:tcPr>
    </w:tblStylePr>
  </w:style>
  <w:style w:type="paragraph" w:styleId="Sumrio4">
    <w:name w:val="toc 4"/>
    <w:basedOn w:val="Normal"/>
    <w:next w:val="Normal"/>
    <w:autoRedefine/>
    <w:uiPriority w:val="39"/>
    <w:unhideWhenUsed/>
    <w:rsid w:val="00CD3EF9"/>
    <w:pPr>
      <w:spacing w:before="0" w:after="100" w:line="276" w:lineRule="auto"/>
      <w:ind w:left="660"/>
      <w:jc w:val="left"/>
    </w:pPr>
    <w:rPr>
      <w:sz w:val="20"/>
      <w:szCs w:val="22"/>
    </w:rPr>
  </w:style>
  <w:style w:type="paragraph" w:styleId="Sumrio5">
    <w:name w:val="toc 5"/>
    <w:basedOn w:val="Normal"/>
    <w:next w:val="Normal"/>
    <w:autoRedefine/>
    <w:uiPriority w:val="39"/>
    <w:unhideWhenUsed/>
    <w:rsid w:val="00AF2263"/>
    <w:pPr>
      <w:spacing w:before="0" w:after="100" w:line="276" w:lineRule="auto"/>
      <w:ind w:left="880"/>
      <w:jc w:val="left"/>
    </w:pPr>
    <w:rPr>
      <w:rFonts w:ascii="Calibri" w:hAnsi="Calibri"/>
      <w:sz w:val="22"/>
      <w:szCs w:val="22"/>
    </w:rPr>
  </w:style>
  <w:style w:type="paragraph" w:styleId="Sumrio6">
    <w:name w:val="toc 6"/>
    <w:basedOn w:val="Normal"/>
    <w:next w:val="Normal"/>
    <w:autoRedefine/>
    <w:uiPriority w:val="39"/>
    <w:unhideWhenUsed/>
    <w:rsid w:val="00AF2263"/>
    <w:pPr>
      <w:spacing w:before="0" w:after="100" w:line="276" w:lineRule="auto"/>
      <w:ind w:left="1100"/>
      <w:jc w:val="left"/>
    </w:pPr>
    <w:rPr>
      <w:rFonts w:ascii="Calibri" w:hAnsi="Calibri"/>
      <w:sz w:val="22"/>
      <w:szCs w:val="22"/>
    </w:rPr>
  </w:style>
  <w:style w:type="paragraph" w:styleId="Sumrio8">
    <w:name w:val="toc 8"/>
    <w:basedOn w:val="Normal"/>
    <w:next w:val="Normal"/>
    <w:autoRedefine/>
    <w:uiPriority w:val="39"/>
    <w:unhideWhenUsed/>
    <w:rsid w:val="00AF2263"/>
    <w:pPr>
      <w:spacing w:before="0" w:after="100" w:line="276" w:lineRule="auto"/>
      <w:ind w:left="1540"/>
      <w:jc w:val="left"/>
    </w:pPr>
    <w:rPr>
      <w:rFonts w:ascii="Calibri" w:hAnsi="Calibri"/>
      <w:sz w:val="22"/>
      <w:szCs w:val="22"/>
    </w:rPr>
  </w:style>
  <w:style w:type="paragraph" w:styleId="PargrafodaLista">
    <w:name w:val="List Paragraph"/>
    <w:basedOn w:val="Normal"/>
    <w:link w:val="PargrafodaListaChar"/>
    <w:uiPriority w:val="34"/>
    <w:qFormat/>
    <w:rsid w:val="00211C9E"/>
    <w:pPr>
      <w:spacing w:before="0" w:after="0" w:line="360" w:lineRule="auto"/>
      <w:ind w:firstLine="709"/>
    </w:pPr>
  </w:style>
  <w:style w:type="character" w:customStyle="1" w:styleId="PargrafodaListaChar">
    <w:name w:val="Parágrafo da Lista Char"/>
    <w:link w:val="PargrafodaLista"/>
    <w:uiPriority w:val="99"/>
    <w:rsid w:val="002C58E1"/>
    <w:rPr>
      <w:rFonts w:ascii="Arial" w:hAnsi="Arial"/>
      <w:sz w:val="24"/>
    </w:rPr>
  </w:style>
  <w:style w:type="paragraph" w:styleId="Ttulo">
    <w:name w:val="Title"/>
    <w:basedOn w:val="Normal"/>
    <w:next w:val="Normal"/>
    <w:link w:val="TtuloChar"/>
    <w:uiPriority w:val="10"/>
    <w:qFormat/>
    <w:rsid w:val="00211C9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tuloChar">
    <w:name w:val="Título Char"/>
    <w:link w:val="Ttulo"/>
    <w:uiPriority w:val="10"/>
    <w:rsid w:val="00211C9E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485B4C"/>
    <w:pPr>
      <w:numPr>
        <w:numId w:val="0"/>
      </w:numPr>
      <w:tabs>
        <w:tab w:val="clear" w:pos="737"/>
      </w:tabs>
      <w:spacing w:before="240" w:after="0" w:line="259" w:lineRule="auto"/>
      <w:jc w:val="left"/>
      <w:outlineLvl w:val="9"/>
    </w:pPr>
    <w:rPr>
      <w:rFonts w:ascii="Calibri Light" w:hAnsi="Calibri Light"/>
      <w:b w:val="0"/>
      <w:color w:val="2F5496"/>
      <w:sz w:val="32"/>
      <w:szCs w:val="32"/>
    </w:rPr>
  </w:style>
  <w:style w:type="character" w:styleId="Forte">
    <w:name w:val="Strong"/>
    <w:uiPriority w:val="22"/>
    <w:qFormat/>
    <w:rsid w:val="00C45111"/>
    <w:rPr>
      <w:b/>
      <w:bCs/>
    </w:rPr>
  </w:style>
  <w:style w:type="table" w:styleId="TabeladeGrade5Escura-nfase2">
    <w:name w:val="Grid Table 5 Dark Accent 2"/>
    <w:basedOn w:val="Tabelanormal"/>
    <w:uiPriority w:val="50"/>
    <w:rsid w:val="00C4511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TabeladeGrade4-nfase2">
    <w:name w:val="Grid Table 4 Accent 2"/>
    <w:basedOn w:val="Tabelanormal"/>
    <w:uiPriority w:val="49"/>
    <w:rsid w:val="00C4511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customStyle="1" w:styleId="Figura">
    <w:name w:val="Figura"/>
    <w:basedOn w:val="PargrafodaLista"/>
    <w:next w:val="Pargrafo"/>
    <w:link w:val="FiguraChar"/>
    <w:rsid w:val="002C58E1"/>
    <w:pPr>
      <w:numPr>
        <w:numId w:val="5"/>
      </w:numPr>
    </w:pPr>
    <w:rPr>
      <w:noProof/>
    </w:rPr>
  </w:style>
  <w:style w:type="character" w:customStyle="1" w:styleId="FiguraChar">
    <w:name w:val="Figura Char"/>
    <w:link w:val="Figura"/>
    <w:rsid w:val="002C58E1"/>
    <w:rPr>
      <w:rFonts w:ascii="Arial" w:hAnsi="Arial"/>
      <w:noProof/>
      <w:sz w:val="24"/>
    </w:rPr>
  </w:style>
  <w:style w:type="paragraph" w:customStyle="1" w:styleId="TabelaN">
    <w:name w:val="Tabela N"/>
    <w:basedOn w:val="PargrafodaLista"/>
    <w:link w:val="TabelaNChar"/>
    <w:rsid w:val="002C58E1"/>
    <w:pPr>
      <w:numPr>
        <w:numId w:val="6"/>
      </w:numPr>
    </w:pPr>
    <w:rPr>
      <w:noProof/>
    </w:rPr>
  </w:style>
  <w:style w:type="character" w:customStyle="1" w:styleId="TabelaNChar">
    <w:name w:val="Tabela N Char"/>
    <w:link w:val="TabelaN"/>
    <w:rsid w:val="002C58E1"/>
    <w:rPr>
      <w:rFonts w:ascii="Arial" w:hAnsi="Arial"/>
      <w:noProof/>
      <w:sz w:val="24"/>
    </w:rPr>
  </w:style>
  <w:style w:type="paragraph" w:styleId="Remissivo1">
    <w:name w:val="index 1"/>
    <w:basedOn w:val="Normal"/>
    <w:next w:val="Normal"/>
    <w:autoRedefine/>
    <w:rsid w:val="00CD3EF9"/>
    <w:pPr>
      <w:ind w:left="240" w:hanging="240"/>
    </w:pPr>
    <w:rPr>
      <w:sz w:val="20"/>
    </w:rPr>
  </w:style>
  <w:style w:type="paragraph" w:styleId="Textodecomentrio">
    <w:name w:val="annotation text"/>
    <w:basedOn w:val="Normal"/>
    <w:link w:val="TextodecomentrioChar"/>
    <w:rsid w:val="00602F09"/>
    <w:rPr>
      <w:sz w:val="20"/>
    </w:rPr>
  </w:style>
  <w:style w:type="character" w:customStyle="1" w:styleId="TextodecomentrioChar">
    <w:name w:val="Texto de comentário Char"/>
    <w:link w:val="Textodecomentrio"/>
    <w:rsid w:val="00602F09"/>
    <w:rPr>
      <w:rFonts w:ascii="Arial" w:hAnsi="Arial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602F09"/>
    <w:rPr>
      <w:b/>
      <w:bCs/>
    </w:rPr>
  </w:style>
  <w:style w:type="character" w:customStyle="1" w:styleId="AssuntodocomentrioChar">
    <w:name w:val="Assunto do comentário Char"/>
    <w:link w:val="Assuntodocomentrio"/>
    <w:rsid w:val="00602F09"/>
    <w:rPr>
      <w:rFonts w:ascii="Arial" w:hAnsi="Arial"/>
      <w:b/>
      <w:bCs/>
    </w:rPr>
  </w:style>
  <w:style w:type="paragraph" w:customStyle="1" w:styleId="AnexoNmero">
    <w:name w:val="Anexo Número"/>
    <w:basedOn w:val="Normal"/>
    <w:link w:val="AnexoNmeroChar"/>
    <w:qFormat/>
    <w:rsid w:val="00FF6932"/>
    <w:pPr>
      <w:numPr>
        <w:numId w:val="30"/>
      </w:numPr>
      <w:spacing w:line="360" w:lineRule="auto"/>
      <w:jc w:val="center"/>
    </w:pPr>
    <w:rPr>
      <w:b/>
      <w:color w:val="000080"/>
      <w:sz w:val="32"/>
      <w:szCs w:val="32"/>
    </w:rPr>
  </w:style>
  <w:style w:type="character" w:customStyle="1" w:styleId="AnexoNmeroChar">
    <w:name w:val="Anexo Número Char"/>
    <w:link w:val="AnexoNmero"/>
    <w:rsid w:val="00FF6932"/>
    <w:rPr>
      <w:rFonts w:ascii="Arial" w:hAnsi="Arial"/>
      <w:b/>
      <w:color w:val="000080"/>
      <w:sz w:val="32"/>
      <w:szCs w:val="32"/>
    </w:rPr>
  </w:style>
  <w:style w:type="paragraph" w:customStyle="1" w:styleId="AnexoTexto">
    <w:name w:val="Anexo Texto"/>
    <w:basedOn w:val="Normal"/>
    <w:link w:val="AnexoTextoChar"/>
    <w:rsid w:val="006B0EA1"/>
    <w:pPr>
      <w:jc w:val="center"/>
    </w:pPr>
    <w:rPr>
      <w:b/>
      <w:color w:val="000080"/>
      <w:sz w:val="32"/>
      <w:szCs w:val="32"/>
    </w:rPr>
  </w:style>
  <w:style w:type="character" w:customStyle="1" w:styleId="AnexoTextoChar">
    <w:name w:val="Anexo Texto Char"/>
    <w:link w:val="AnexoTexto"/>
    <w:rsid w:val="006B0EA1"/>
    <w:rPr>
      <w:rFonts w:ascii="Arial" w:hAnsi="Arial"/>
      <w:b/>
      <w:color w:val="000080"/>
      <w:sz w:val="32"/>
      <w:szCs w:val="32"/>
    </w:rPr>
  </w:style>
  <w:style w:type="table" w:styleId="SombreamentoMdio2-nfase2">
    <w:name w:val="Medium Shading 2 Accent 2"/>
    <w:basedOn w:val="Tabelanormal"/>
    <w:uiPriority w:val="64"/>
    <w:rsid w:val="001806F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CD4C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GradeMdia1-nfase2">
    <w:name w:val="Medium Grid 1 Accent 2"/>
    <w:basedOn w:val="Tabelanormal"/>
    <w:uiPriority w:val="67"/>
    <w:rsid w:val="00CD4C1F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eladeGrade2-nfase2">
    <w:name w:val="Grid Table 2 Accent 2"/>
    <w:basedOn w:val="Tabelanormal"/>
    <w:uiPriority w:val="47"/>
    <w:rsid w:val="00C4278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elaclssica2">
    <w:name w:val="Table Classic 2"/>
    <w:basedOn w:val="Tabelanormal"/>
    <w:rsid w:val="00DC72CD"/>
    <w:pPr>
      <w:spacing w:before="120"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deLista5Escura-nfase2">
    <w:name w:val="List Table 5 Dark Accent 2"/>
    <w:basedOn w:val="Tabelanormal"/>
    <w:uiPriority w:val="50"/>
    <w:rsid w:val="00C74D83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GradeMdia3-nfase2">
    <w:name w:val="Medium Grid 3 Accent 2"/>
    <w:basedOn w:val="Tabelanormal"/>
    <w:uiPriority w:val="69"/>
    <w:rsid w:val="005C783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SombreamentoMdio1-nfase4">
    <w:name w:val="Medium Shading 1 Accent 4"/>
    <w:basedOn w:val="Tabelanormal"/>
    <w:uiPriority w:val="63"/>
    <w:rsid w:val="00763B72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Clara-nfase2">
    <w:name w:val="Light List Accent 2"/>
    <w:basedOn w:val="Tabelanormal"/>
    <w:uiPriority w:val="61"/>
    <w:rsid w:val="00C8034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character" w:styleId="MenoPendente">
    <w:name w:val="Unresolved Mention"/>
    <w:uiPriority w:val="99"/>
    <w:semiHidden/>
    <w:unhideWhenUsed/>
    <w:rsid w:val="007957B4"/>
    <w:rPr>
      <w:color w:val="808080"/>
      <w:shd w:val="clear" w:color="auto" w:fill="E6E6E6"/>
    </w:rPr>
  </w:style>
  <w:style w:type="table" w:styleId="TabelaSimples1">
    <w:name w:val="Plain Table 1"/>
    <w:basedOn w:val="Tabelanormal"/>
    <w:uiPriority w:val="41"/>
    <w:rsid w:val="001847E9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rmalWeb">
    <w:name w:val="Normal (Web)"/>
    <w:basedOn w:val="Normal"/>
    <w:unhideWhenUsed/>
    <w:rsid w:val="00D66A24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character" w:styleId="nfase">
    <w:name w:val="Emphasis"/>
    <w:uiPriority w:val="20"/>
    <w:qFormat/>
    <w:rsid w:val="00D66A24"/>
    <w:rPr>
      <w:i/>
      <w:iCs/>
    </w:rPr>
  </w:style>
  <w:style w:type="character" w:styleId="TextodoEspaoReservado">
    <w:name w:val="Placeholder Text"/>
    <w:uiPriority w:val="99"/>
    <w:semiHidden/>
    <w:rsid w:val="001D5D47"/>
    <w:rPr>
      <w:color w:val="808080"/>
    </w:rPr>
  </w:style>
  <w:style w:type="paragraph" w:styleId="Remissivo2">
    <w:name w:val="index 2"/>
    <w:basedOn w:val="Normal"/>
    <w:next w:val="Normal"/>
    <w:autoRedefine/>
    <w:rsid w:val="00CD3EF9"/>
    <w:pPr>
      <w:ind w:left="480" w:hanging="240"/>
    </w:pPr>
  </w:style>
  <w:style w:type="character" w:customStyle="1" w:styleId="Ttulo1Char">
    <w:name w:val="Título 1 Char"/>
    <w:basedOn w:val="Fontepargpadro"/>
    <w:link w:val="Ttulo1"/>
    <w:uiPriority w:val="9"/>
    <w:rsid w:val="00BE2BE5"/>
    <w:rPr>
      <w:rFonts w:ascii="Arial" w:hAnsi="Arial"/>
      <w:b/>
      <w:color w:val="00008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399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9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GERAL\Modelos%20Relat&#243;rios\Engeplus_Codev2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E5A9B-71EC-4AB0-9C69-C40948210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Engeplus_Codev2.dot</Template>
  <TotalTime>197</TotalTime>
  <Pages>16</Pages>
  <Words>1683</Words>
  <Characters>9089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- Asdfasdfasdf</vt:lpstr>
    </vt:vector>
  </TitlesOfParts>
  <Company>MAGNA Engenharia Ltda</Company>
  <LinksUpToDate>false</LinksUpToDate>
  <CharactersWithSpaces>10751</CharactersWithSpaces>
  <SharedDoc>false</SharedDoc>
  <HLinks>
    <vt:vector size="954" baseType="variant">
      <vt:variant>
        <vt:i4>1835060</vt:i4>
      </vt:variant>
      <vt:variant>
        <vt:i4>923</vt:i4>
      </vt:variant>
      <vt:variant>
        <vt:i4>0</vt:i4>
      </vt:variant>
      <vt:variant>
        <vt:i4>5</vt:i4>
      </vt:variant>
      <vt:variant>
        <vt:lpwstr/>
      </vt:variant>
      <vt:variant>
        <vt:lpwstr>_Toc512279410</vt:lpwstr>
      </vt:variant>
      <vt:variant>
        <vt:i4>1900596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_Toc512279409</vt:lpwstr>
      </vt:variant>
      <vt:variant>
        <vt:i4>1900596</vt:i4>
      </vt:variant>
      <vt:variant>
        <vt:i4>917</vt:i4>
      </vt:variant>
      <vt:variant>
        <vt:i4>0</vt:i4>
      </vt:variant>
      <vt:variant>
        <vt:i4>5</vt:i4>
      </vt:variant>
      <vt:variant>
        <vt:lpwstr/>
      </vt:variant>
      <vt:variant>
        <vt:lpwstr>_Toc512279408</vt:lpwstr>
      </vt:variant>
      <vt:variant>
        <vt:i4>1900596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_Toc512279407</vt:lpwstr>
      </vt:variant>
      <vt:variant>
        <vt:i4>1900596</vt:i4>
      </vt:variant>
      <vt:variant>
        <vt:i4>911</vt:i4>
      </vt:variant>
      <vt:variant>
        <vt:i4>0</vt:i4>
      </vt:variant>
      <vt:variant>
        <vt:i4>5</vt:i4>
      </vt:variant>
      <vt:variant>
        <vt:lpwstr/>
      </vt:variant>
      <vt:variant>
        <vt:lpwstr>_Toc512279406</vt:lpwstr>
      </vt:variant>
      <vt:variant>
        <vt:i4>1900596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_Toc512279405</vt:lpwstr>
      </vt:variant>
      <vt:variant>
        <vt:i4>1900596</vt:i4>
      </vt:variant>
      <vt:variant>
        <vt:i4>905</vt:i4>
      </vt:variant>
      <vt:variant>
        <vt:i4>0</vt:i4>
      </vt:variant>
      <vt:variant>
        <vt:i4>5</vt:i4>
      </vt:variant>
      <vt:variant>
        <vt:lpwstr/>
      </vt:variant>
      <vt:variant>
        <vt:lpwstr>_Toc512279404</vt:lpwstr>
      </vt:variant>
      <vt:variant>
        <vt:i4>1900596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_Toc512279403</vt:lpwstr>
      </vt:variant>
      <vt:variant>
        <vt:i4>1900596</vt:i4>
      </vt:variant>
      <vt:variant>
        <vt:i4>899</vt:i4>
      </vt:variant>
      <vt:variant>
        <vt:i4>0</vt:i4>
      </vt:variant>
      <vt:variant>
        <vt:i4>5</vt:i4>
      </vt:variant>
      <vt:variant>
        <vt:lpwstr/>
      </vt:variant>
      <vt:variant>
        <vt:lpwstr>_Toc512279402</vt:lpwstr>
      </vt:variant>
      <vt:variant>
        <vt:i4>1900596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_Toc512279401</vt:lpwstr>
      </vt:variant>
      <vt:variant>
        <vt:i4>1900596</vt:i4>
      </vt:variant>
      <vt:variant>
        <vt:i4>893</vt:i4>
      </vt:variant>
      <vt:variant>
        <vt:i4>0</vt:i4>
      </vt:variant>
      <vt:variant>
        <vt:i4>5</vt:i4>
      </vt:variant>
      <vt:variant>
        <vt:lpwstr/>
      </vt:variant>
      <vt:variant>
        <vt:lpwstr>_Toc512279400</vt:lpwstr>
      </vt:variant>
      <vt:variant>
        <vt:i4>1310771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_Toc512279399</vt:lpwstr>
      </vt:variant>
      <vt:variant>
        <vt:i4>1310771</vt:i4>
      </vt:variant>
      <vt:variant>
        <vt:i4>887</vt:i4>
      </vt:variant>
      <vt:variant>
        <vt:i4>0</vt:i4>
      </vt:variant>
      <vt:variant>
        <vt:i4>5</vt:i4>
      </vt:variant>
      <vt:variant>
        <vt:lpwstr/>
      </vt:variant>
      <vt:variant>
        <vt:lpwstr>_Toc512279398</vt:lpwstr>
      </vt:variant>
      <vt:variant>
        <vt:i4>1310771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_Toc512279397</vt:lpwstr>
      </vt:variant>
      <vt:variant>
        <vt:i4>1048624</vt:i4>
      </vt:variant>
      <vt:variant>
        <vt:i4>875</vt:i4>
      </vt:variant>
      <vt:variant>
        <vt:i4>0</vt:i4>
      </vt:variant>
      <vt:variant>
        <vt:i4>5</vt:i4>
      </vt:variant>
      <vt:variant>
        <vt:lpwstr/>
      </vt:variant>
      <vt:variant>
        <vt:lpwstr>_Toc512277035</vt:lpwstr>
      </vt:variant>
      <vt:variant>
        <vt:i4>1048624</vt:i4>
      </vt:variant>
      <vt:variant>
        <vt:i4>869</vt:i4>
      </vt:variant>
      <vt:variant>
        <vt:i4>0</vt:i4>
      </vt:variant>
      <vt:variant>
        <vt:i4>5</vt:i4>
      </vt:variant>
      <vt:variant>
        <vt:lpwstr/>
      </vt:variant>
      <vt:variant>
        <vt:lpwstr>_Toc512277034</vt:lpwstr>
      </vt:variant>
      <vt:variant>
        <vt:i4>1048624</vt:i4>
      </vt:variant>
      <vt:variant>
        <vt:i4>863</vt:i4>
      </vt:variant>
      <vt:variant>
        <vt:i4>0</vt:i4>
      </vt:variant>
      <vt:variant>
        <vt:i4>5</vt:i4>
      </vt:variant>
      <vt:variant>
        <vt:lpwstr/>
      </vt:variant>
      <vt:variant>
        <vt:lpwstr>_Toc512277033</vt:lpwstr>
      </vt:variant>
      <vt:variant>
        <vt:i4>1048624</vt:i4>
      </vt:variant>
      <vt:variant>
        <vt:i4>857</vt:i4>
      </vt:variant>
      <vt:variant>
        <vt:i4>0</vt:i4>
      </vt:variant>
      <vt:variant>
        <vt:i4>5</vt:i4>
      </vt:variant>
      <vt:variant>
        <vt:lpwstr/>
      </vt:variant>
      <vt:variant>
        <vt:lpwstr>_Toc512277032</vt:lpwstr>
      </vt:variant>
      <vt:variant>
        <vt:i4>1048624</vt:i4>
      </vt:variant>
      <vt:variant>
        <vt:i4>851</vt:i4>
      </vt:variant>
      <vt:variant>
        <vt:i4>0</vt:i4>
      </vt:variant>
      <vt:variant>
        <vt:i4>5</vt:i4>
      </vt:variant>
      <vt:variant>
        <vt:lpwstr/>
      </vt:variant>
      <vt:variant>
        <vt:lpwstr>_Toc512277031</vt:lpwstr>
      </vt:variant>
      <vt:variant>
        <vt:i4>1048624</vt:i4>
      </vt:variant>
      <vt:variant>
        <vt:i4>845</vt:i4>
      </vt:variant>
      <vt:variant>
        <vt:i4>0</vt:i4>
      </vt:variant>
      <vt:variant>
        <vt:i4>5</vt:i4>
      </vt:variant>
      <vt:variant>
        <vt:lpwstr/>
      </vt:variant>
      <vt:variant>
        <vt:lpwstr>_Toc512277030</vt:lpwstr>
      </vt:variant>
      <vt:variant>
        <vt:i4>1114160</vt:i4>
      </vt:variant>
      <vt:variant>
        <vt:i4>839</vt:i4>
      </vt:variant>
      <vt:variant>
        <vt:i4>0</vt:i4>
      </vt:variant>
      <vt:variant>
        <vt:i4>5</vt:i4>
      </vt:variant>
      <vt:variant>
        <vt:lpwstr/>
      </vt:variant>
      <vt:variant>
        <vt:lpwstr>_Toc512277029</vt:lpwstr>
      </vt:variant>
      <vt:variant>
        <vt:i4>1114160</vt:i4>
      </vt:variant>
      <vt:variant>
        <vt:i4>833</vt:i4>
      </vt:variant>
      <vt:variant>
        <vt:i4>0</vt:i4>
      </vt:variant>
      <vt:variant>
        <vt:i4>5</vt:i4>
      </vt:variant>
      <vt:variant>
        <vt:lpwstr/>
      </vt:variant>
      <vt:variant>
        <vt:lpwstr>_Toc512277028</vt:lpwstr>
      </vt:variant>
      <vt:variant>
        <vt:i4>1114160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_Toc512277027</vt:lpwstr>
      </vt:variant>
      <vt:variant>
        <vt:i4>1114160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_Toc512277026</vt:lpwstr>
      </vt:variant>
      <vt:variant>
        <vt:i4>1114160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_Toc512277025</vt:lpwstr>
      </vt:variant>
      <vt:variant>
        <vt:i4>1114160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_Toc512277024</vt:lpwstr>
      </vt:variant>
      <vt:variant>
        <vt:i4>1114160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_Toc512277023</vt:lpwstr>
      </vt:variant>
      <vt:variant>
        <vt:i4>1114160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_Toc512277022</vt:lpwstr>
      </vt:variant>
      <vt:variant>
        <vt:i4>1114160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_Toc512277021</vt:lpwstr>
      </vt:variant>
      <vt:variant>
        <vt:i4>1114160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_Toc512277020</vt:lpwstr>
      </vt:variant>
      <vt:variant>
        <vt:i4>1179696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_Toc512277019</vt:lpwstr>
      </vt:variant>
      <vt:variant>
        <vt:i4>1179696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_Toc512277018</vt:lpwstr>
      </vt:variant>
      <vt:variant>
        <vt:i4>1179696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_Toc512277017</vt:lpwstr>
      </vt:variant>
      <vt:variant>
        <vt:i4>1179696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_Toc512277016</vt:lpwstr>
      </vt:variant>
      <vt:variant>
        <vt:i4>1179696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_Toc512277015</vt:lpwstr>
      </vt:variant>
      <vt:variant>
        <vt:i4>1179696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_Toc512277014</vt:lpwstr>
      </vt:variant>
      <vt:variant>
        <vt:i4>1179696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_Toc512277013</vt:lpwstr>
      </vt:variant>
      <vt:variant>
        <vt:i4>1179696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_Toc512277012</vt:lpwstr>
      </vt:variant>
      <vt:variant>
        <vt:i4>1179696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_Toc512277011</vt:lpwstr>
      </vt:variant>
      <vt:variant>
        <vt:i4>1179696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_Toc512277010</vt:lpwstr>
      </vt:variant>
      <vt:variant>
        <vt:i4>1245232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_Toc512277009</vt:lpwstr>
      </vt:variant>
      <vt:variant>
        <vt:i4>1245232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_Toc512277008</vt:lpwstr>
      </vt:variant>
      <vt:variant>
        <vt:i4>1245232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_Toc512277007</vt:lpwstr>
      </vt:variant>
      <vt:variant>
        <vt:i4>1245232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_Toc512277006</vt:lpwstr>
      </vt:variant>
      <vt:variant>
        <vt:i4>1245232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_Toc512277005</vt:lpwstr>
      </vt:variant>
      <vt:variant>
        <vt:i4>1245232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_Toc512277004</vt:lpwstr>
      </vt:variant>
      <vt:variant>
        <vt:i4>1245232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_Toc512277003</vt:lpwstr>
      </vt:variant>
      <vt:variant>
        <vt:i4>1245232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_Toc512277002</vt:lpwstr>
      </vt:variant>
      <vt:variant>
        <vt:i4>1245232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_Toc512277001</vt:lpwstr>
      </vt:variant>
      <vt:variant>
        <vt:i4>1245232</vt:i4>
      </vt:variant>
      <vt:variant>
        <vt:i4>659</vt:i4>
      </vt:variant>
      <vt:variant>
        <vt:i4>0</vt:i4>
      </vt:variant>
      <vt:variant>
        <vt:i4>5</vt:i4>
      </vt:variant>
      <vt:variant>
        <vt:lpwstr/>
      </vt:variant>
      <vt:variant>
        <vt:lpwstr>_Toc512277000</vt:lpwstr>
      </vt:variant>
      <vt:variant>
        <vt:i4>1769529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_Toc512276999</vt:lpwstr>
      </vt:variant>
      <vt:variant>
        <vt:i4>1769529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_Toc512276998</vt:lpwstr>
      </vt:variant>
      <vt:variant>
        <vt:i4>1769529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_Toc512276997</vt:lpwstr>
      </vt:variant>
      <vt:variant>
        <vt:i4>1769529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_Toc512276996</vt:lpwstr>
      </vt:variant>
      <vt:variant>
        <vt:i4>1769529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_Toc512276995</vt:lpwstr>
      </vt:variant>
      <vt:variant>
        <vt:i4>1769529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_Toc512276994</vt:lpwstr>
      </vt:variant>
      <vt:variant>
        <vt:i4>1769529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_Toc512276993</vt:lpwstr>
      </vt:variant>
      <vt:variant>
        <vt:i4>1769529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_Toc512276992</vt:lpwstr>
      </vt:variant>
      <vt:variant>
        <vt:i4>1769529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_Toc512276991</vt:lpwstr>
      </vt:variant>
      <vt:variant>
        <vt:i4>1769529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_Toc512276990</vt:lpwstr>
      </vt:variant>
      <vt:variant>
        <vt:i4>1703993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_Toc512276989</vt:lpwstr>
      </vt:variant>
      <vt:variant>
        <vt:i4>1703993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_Toc512276988</vt:lpwstr>
      </vt:variant>
      <vt:variant>
        <vt:i4>1703993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_Toc512276987</vt:lpwstr>
      </vt:variant>
      <vt:variant>
        <vt:i4>1703993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_Toc512276986</vt:lpwstr>
      </vt:variant>
      <vt:variant>
        <vt:i4>1703993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_Toc512276985</vt:lpwstr>
      </vt:variant>
      <vt:variant>
        <vt:i4>1703993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_Toc512276984</vt:lpwstr>
      </vt:variant>
      <vt:variant>
        <vt:i4>1703993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_Toc512276983</vt:lpwstr>
      </vt:variant>
      <vt:variant>
        <vt:i4>1703993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_Toc512276982</vt:lpwstr>
      </vt:variant>
      <vt:variant>
        <vt:i4>1703993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_Toc512276981</vt:lpwstr>
      </vt:variant>
      <vt:variant>
        <vt:i4>1703993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_Toc512276980</vt:lpwstr>
      </vt:variant>
      <vt:variant>
        <vt:i4>1376313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_Toc512276979</vt:lpwstr>
      </vt:variant>
      <vt:variant>
        <vt:i4>1376313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_Toc512276978</vt:lpwstr>
      </vt:variant>
      <vt:variant>
        <vt:i4>1376313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_Toc512276977</vt:lpwstr>
      </vt:variant>
      <vt:variant>
        <vt:i4>1376313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_Toc512276976</vt:lpwstr>
      </vt:variant>
      <vt:variant>
        <vt:i4>1376313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_Toc512276975</vt:lpwstr>
      </vt:variant>
      <vt:variant>
        <vt:i4>1376313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_Toc512276974</vt:lpwstr>
      </vt:variant>
      <vt:variant>
        <vt:i4>1376313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_Toc512276973</vt:lpwstr>
      </vt:variant>
      <vt:variant>
        <vt:i4>1376313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_Toc512276972</vt:lpwstr>
      </vt:variant>
      <vt:variant>
        <vt:i4>1376313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_Toc512276971</vt:lpwstr>
      </vt:variant>
      <vt:variant>
        <vt:i4>1376313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_Toc512276970</vt:lpwstr>
      </vt:variant>
      <vt:variant>
        <vt:i4>1310777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_Toc512276969</vt:lpwstr>
      </vt:variant>
      <vt:variant>
        <vt:i4>1310777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_Toc512276968</vt:lpwstr>
      </vt:variant>
      <vt:variant>
        <vt:i4>1310777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_Toc512276967</vt:lpwstr>
      </vt:variant>
      <vt:variant>
        <vt:i4>1310771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_Toc512279396</vt:lpwstr>
      </vt:variant>
      <vt:variant>
        <vt:i4>1310771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_Toc512279395</vt:lpwstr>
      </vt:variant>
      <vt:variant>
        <vt:i4>1310771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_Toc512279394</vt:lpwstr>
      </vt:variant>
      <vt:variant>
        <vt:i4>1310771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_Toc512279393</vt:lpwstr>
      </vt:variant>
      <vt:variant>
        <vt:i4>1310771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_Toc512279392</vt:lpwstr>
      </vt:variant>
      <vt:variant>
        <vt:i4>1310771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_Toc512279391</vt:lpwstr>
      </vt:variant>
      <vt:variant>
        <vt:i4>1310771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_Toc512279390</vt:lpwstr>
      </vt:variant>
      <vt:variant>
        <vt:i4>1376307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_Toc512279389</vt:lpwstr>
      </vt:variant>
      <vt:variant>
        <vt:i4>1376307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_Toc512279388</vt:lpwstr>
      </vt:variant>
      <vt:variant>
        <vt:i4>1376307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_Toc512279387</vt:lpwstr>
      </vt:variant>
      <vt:variant>
        <vt:i4>1376307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_Toc512279386</vt:lpwstr>
      </vt:variant>
      <vt:variant>
        <vt:i4>1376307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_Toc512279385</vt:lpwstr>
      </vt:variant>
      <vt:variant>
        <vt:i4>1376307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_Toc512279384</vt:lpwstr>
      </vt:variant>
      <vt:variant>
        <vt:i4>1376307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_Toc512279383</vt:lpwstr>
      </vt:variant>
      <vt:variant>
        <vt:i4>1376307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_Toc512279382</vt:lpwstr>
      </vt:variant>
      <vt:variant>
        <vt:i4>1376307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_Toc512279381</vt:lpwstr>
      </vt:variant>
      <vt:variant>
        <vt:i4>1376307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_Toc512279380</vt:lpwstr>
      </vt:variant>
      <vt:variant>
        <vt:i4>1703987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_Toc512279379</vt:lpwstr>
      </vt:variant>
      <vt:variant>
        <vt:i4>1703987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_Toc512279378</vt:lpwstr>
      </vt:variant>
      <vt:variant>
        <vt:i4>1703987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_Toc512279377</vt:lpwstr>
      </vt:variant>
      <vt:variant>
        <vt:i4>1703987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_Toc512279376</vt:lpwstr>
      </vt:variant>
      <vt:variant>
        <vt:i4>1703987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_Toc512279375</vt:lpwstr>
      </vt:variant>
      <vt:variant>
        <vt:i4>1703987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_Toc512279374</vt:lpwstr>
      </vt:variant>
      <vt:variant>
        <vt:i4>1703987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_Toc512279373</vt:lpwstr>
      </vt:variant>
      <vt:variant>
        <vt:i4>1703987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_Toc512279372</vt:lpwstr>
      </vt:variant>
      <vt:variant>
        <vt:i4>1703987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_Toc512279371</vt:lpwstr>
      </vt:variant>
      <vt:variant>
        <vt:i4>1703987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_Toc512279370</vt:lpwstr>
      </vt:variant>
      <vt:variant>
        <vt:i4>1769523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_Toc512279369</vt:lpwstr>
      </vt:variant>
      <vt:variant>
        <vt:i4>1769523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_Toc512279368</vt:lpwstr>
      </vt:variant>
      <vt:variant>
        <vt:i4>1769523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_Toc512279367</vt:lpwstr>
      </vt:variant>
      <vt:variant>
        <vt:i4>1769523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_Toc512279366</vt:lpwstr>
      </vt:variant>
      <vt:variant>
        <vt:i4>1769523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_Toc512279365</vt:lpwstr>
      </vt:variant>
      <vt:variant>
        <vt:i4>1769523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_Toc512279364</vt:lpwstr>
      </vt:variant>
      <vt:variant>
        <vt:i4>1769523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_Toc512279363</vt:lpwstr>
      </vt:variant>
      <vt:variant>
        <vt:i4>1769523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_Toc512279362</vt:lpwstr>
      </vt:variant>
      <vt:variant>
        <vt:i4>1769523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_Toc512279361</vt:lpwstr>
      </vt:variant>
      <vt:variant>
        <vt:i4>1769523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_Toc512279360</vt:lpwstr>
      </vt:variant>
      <vt:variant>
        <vt:i4>1572915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_Toc512279359</vt:lpwstr>
      </vt:variant>
      <vt:variant>
        <vt:i4>1572915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_Toc512279358</vt:lpwstr>
      </vt:variant>
      <vt:variant>
        <vt:i4>1572915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_Toc512279357</vt:lpwstr>
      </vt:variant>
      <vt:variant>
        <vt:i4>1572915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_Toc512279356</vt:lpwstr>
      </vt:variant>
      <vt:variant>
        <vt:i4>1572915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_Toc512279355</vt:lpwstr>
      </vt:variant>
      <vt:variant>
        <vt:i4>1572915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_Toc512279354</vt:lpwstr>
      </vt:variant>
      <vt:variant>
        <vt:i4>1572915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_Toc512279353</vt:lpwstr>
      </vt:variant>
      <vt:variant>
        <vt:i4>1572915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_Toc512279352</vt:lpwstr>
      </vt:variant>
      <vt:variant>
        <vt:i4>1572915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_Toc512279351</vt:lpwstr>
      </vt:variant>
      <vt:variant>
        <vt:i4>1572915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_Toc512279350</vt:lpwstr>
      </vt:variant>
      <vt:variant>
        <vt:i4>1638451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_Toc512279349</vt:lpwstr>
      </vt:variant>
      <vt:variant>
        <vt:i4>1638451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_Toc512279348</vt:lpwstr>
      </vt:variant>
      <vt:variant>
        <vt:i4>1638451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_Toc512279347</vt:lpwstr>
      </vt:variant>
      <vt:variant>
        <vt:i4>1638451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_Toc512279346</vt:lpwstr>
      </vt:variant>
      <vt:variant>
        <vt:i4>1638451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_Toc512279345</vt:lpwstr>
      </vt:variant>
      <vt:variant>
        <vt:i4>1638451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_Toc512279344</vt:lpwstr>
      </vt:variant>
      <vt:variant>
        <vt:i4>1638451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_Toc512279343</vt:lpwstr>
      </vt:variant>
      <vt:variant>
        <vt:i4>1638451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_Toc512279342</vt:lpwstr>
      </vt:variant>
      <vt:variant>
        <vt:i4>1638451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_Toc512279341</vt:lpwstr>
      </vt:variant>
      <vt:variant>
        <vt:i4>1638451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_Toc512279340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_Toc512279339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_Toc512279338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_Toc512279337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_Toc512279336</vt:lpwstr>
      </vt:variant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_Toc512279335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_Toc512279334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_Toc512279333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_Toc512279332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_Toc512279331</vt:lpwstr>
      </vt:variant>
      <vt:variant>
        <vt:i4>1966131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_Toc512279330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_Toc512279329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_Toc512279328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_Toc512279327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_Toc512279326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_Toc512279325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_Toc512279324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_Toc512279323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_Toc512279322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_Toc512279321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Asdfasdfasdf</dc:title>
  <dc:subject/>
  <dc:creator>TalitaU</dc:creator>
  <cp:keywords/>
  <dc:description/>
  <cp:lastModifiedBy>Caio Villafanha Negro</cp:lastModifiedBy>
  <cp:revision>19</cp:revision>
  <cp:lastPrinted>2018-06-15T14:09:00Z</cp:lastPrinted>
  <dcterms:created xsi:type="dcterms:W3CDTF">2018-04-30T19:46:00Z</dcterms:created>
  <dcterms:modified xsi:type="dcterms:W3CDTF">2019-03-12T19:49:00Z</dcterms:modified>
</cp:coreProperties>
</file>